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1D624E" w14:textId="04ED6E3D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CD6FE4">
        <w:rPr>
          <w:rFonts w:cs="Arial"/>
          <w:b/>
          <w:sz w:val="24"/>
          <w:szCs w:val="24"/>
        </w:rPr>
        <w:t>112</w:t>
      </w:r>
      <w:r w:rsidR="00FC4ADD">
        <w:rPr>
          <w:rFonts w:cs="Arial"/>
          <w:b/>
          <w:sz w:val="24"/>
          <w:szCs w:val="24"/>
        </w:rPr>
        <w:t>-bis</w:t>
      </w:r>
      <w:r>
        <w:rPr>
          <w:rFonts w:cs="Arial"/>
          <w:b/>
          <w:sz w:val="24"/>
          <w:szCs w:val="24"/>
        </w:rPr>
        <w:tab/>
      </w:r>
      <w:r w:rsidR="00934003" w:rsidRPr="00934003">
        <w:rPr>
          <w:rFonts w:cs="Arial"/>
          <w:b/>
          <w:sz w:val="24"/>
          <w:szCs w:val="24"/>
        </w:rPr>
        <w:t>R4-2415442</w:t>
      </w:r>
    </w:p>
    <w:p w14:paraId="22510F7F" w14:textId="6C4E5C9E" w:rsidR="00820BC5" w:rsidRPr="0087636F" w:rsidRDefault="00FC4ADD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Hefei</w:t>
      </w:r>
      <w:r w:rsidR="00820BC5" w:rsidRPr="00690ADD">
        <w:rPr>
          <w:rFonts w:cs="Arial"/>
          <w:b/>
          <w:sz w:val="24"/>
          <w:szCs w:val="24"/>
        </w:rPr>
        <w:t>,</w:t>
      </w:r>
      <w:r>
        <w:rPr>
          <w:rFonts w:cs="Arial"/>
          <w:b/>
          <w:sz w:val="24"/>
          <w:szCs w:val="24"/>
        </w:rPr>
        <w:t xml:space="preserve"> China</w:t>
      </w:r>
      <w:r w:rsidR="00E97B46">
        <w:rPr>
          <w:rFonts w:cs="Arial"/>
          <w:b/>
          <w:sz w:val="24"/>
          <w:szCs w:val="24"/>
        </w:rPr>
        <w:t>,</w:t>
      </w:r>
      <w:r w:rsidR="00F1354A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14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18</w:t>
      </w:r>
      <w:r w:rsidR="00F1354A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Oct</w:t>
      </w:r>
      <w:r w:rsidR="00CD6FE4">
        <w:rPr>
          <w:rFonts w:cs="Arial"/>
          <w:b/>
          <w:sz w:val="24"/>
          <w:szCs w:val="24"/>
        </w:rPr>
        <w:t>.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CD6FE4">
        <w:rPr>
          <w:rFonts w:cs="Arial"/>
          <w:b/>
          <w:sz w:val="24"/>
          <w:szCs w:val="24"/>
        </w:rPr>
        <w:t>24</w:t>
      </w:r>
    </w:p>
    <w:p w14:paraId="1ACC47B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9E80362" w14:textId="77777777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454E53">
        <w:rPr>
          <w:sz w:val="22"/>
        </w:rPr>
        <w:t>, Nokia Shanghai Bell</w:t>
      </w:r>
    </w:p>
    <w:p w14:paraId="44D6A084" w14:textId="145D8B1F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1" w:name="_Hlk24032798"/>
      <w:r w:rsidR="00CD6FE4">
        <w:rPr>
          <w:sz w:val="22"/>
        </w:rPr>
        <w:t>n28</w:t>
      </w:r>
      <w:r w:rsidR="00B02483">
        <w:rPr>
          <w:sz w:val="22"/>
        </w:rPr>
        <w:t xml:space="preserve"> </w:t>
      </w:r>
      <w:r w:rsidR="00CD6FE4">
        <w:rPr>
          <w:sz w:val="22"/>
        </w:rPr>
        <w:t xml:space="preserve">NS_17 and NS_18 A-MPR </w:t>
      </w:r>
      <w:r w:rsidR="00B02483">
        <w:rPr>
          <w:sz w:val="22"/>
        </w:rPr>
        <w:t>proposal</w:t>
      </w:r>
      <w:r w:rsidR="00E87445">
        <w:rPr>
          <w:sz w:val="22"/>
        </w:rPr>
        <w:t>s</w:t>
      </w:r>
    </w:p>
    <w:bookmarkEnd w:id="1"/>
    <w:p w14:paraId="78D8C097" w14:textId="7CE6E882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8C335C">
        <w:rPr>
          <w:b/>
          <w:sz w:val="22"/>
        </w:rPr>
        <w:t>5</w:t>
      </w:r>
      <w:r w:rsidR="00EB7C7D">
        <w:rPr>
          <w:b/>
          <w:sz w:val="22"/>
        </w:rPr>
        <w:t>.</w:t>
      </w:r>
      <w:r w:rsidR="008C335C">
        <w:rPr>
          <w:b/>
          <w:sz w:val="22"/>
        </w:rPr>
        <w:t>20</w:t>
      </w:r>
      <w:r w:rsidR="00EB7C7D">
        <w:rPr>
          <w:b/>
          <w:sz w:val="22"/>
        </w:rPr>
        <w:t>.</w:t>
      </w:r>
      <w:r w:rsidR="008C335C">
        <w:rPr>
          <w:b/>
          <w:sz w:val="22"/>
        </w:rPr>
        <w:t>2</w:t>
      </w:r>
    </w:p>
    <w:p w14:paraId="2E615C7D" w14:textId="22320DA0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B02483">
        <w:rPr>
          <w:sz w:val="22"/>
        </w:rPr>
        <w:t>Approval</w:t>
      </w:r>
    </w:p>
    <w:p w14:paraId="6825F628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2CA922DA" w14:textId="60B43D84" w:rsidR="00A46001" w:rsidRPr="005101D1" w:rsidRDefault="00EB6CF0" w:rsidP="005101D1">
      <w:r>
        <w:t>We make proposal</w:t>
      </w:r>
      <w:r w:rsidR="0014648A">
        <w:t>s</w:t>
      </w:r>
      <w:r>
        <w:t xml:space="preserve"> for NS_17 and NS_18 A-MPR based on simulations on band n28. </w:t>
      </w:r>
      <w:r w:rsidR="00526254">
        <w:t>The simulation results are published in a separate contribution [1].</w:t>
      </w:r>
    </w:p>
    <w:p w14:paraId="6FAAD9B6" w14:textId="6402E074" w:rsidR="00A46001" w:rsidRDefault="00871607" w:rsidP="00A46001">
      <w:pPr>
        <w:pStyle w:val="Heading1"/>
        <w:rPr>
          <w:lang w:val="sv-SE"/>
        </w:rPr>
      </w:pPr>
      <w:r>
        <w:t>2</w:t>
      </w:r>
      <w:r w:rsidR="00A46001">
        <w:tab/>
      </w:r>
      <w:r w:rsidR="00B02483">
        <w:rPr>
          <w:lang w:val="sv-SE"/>
        </w:rPr>
        <w:t xml:space="preserve">A-MPR </w:t>
      </w:r>
      <w:proofErr w:type="spellStart"/>
      <w:r w:rsidR="00B02483">
        <w:rPr>
          <w:lang w:val="sv-SE"/>
        </w:rPr>
        <w:t>proposal</w:t>
      </w:r>
      <w:r w:rsidR="00220964">
        <w:rPr>
          <w:lang w:val="sv-SE"/>
        </w:rPr>
        <w:t>s</w:t>
      </w:r>
      <w:proofErr w:type="spellEnd"/>
    </w:p>
    <w:p w14:paraId="3748F97E" w14:textId="7E55739D" w:rsidR="00DB302B" w:rsidRPr="00DB302B" w:rsidRDefault="00871607" w:rsidP="00DB302B">
      <w:pPr>
        <w:rPr>
          <w:lang w:val="sv-SE"/>
        </w:rPr>
      </w:pPr>
      <w:r>
        <w:rPr>
          <w:lang w:val="sv-SE"/>
        </w:rPr>
        <w:t xml:space="preserve">The simulation </w:t>
      </w:r>
      <w:proofErr w:type="spellStart"/>
      <w:r>
        <w:rPr>
          <w:lang w:val="sv-SE"/>
        </w:rPr>
        <w:t>results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are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presented</w:t>
      </w:r>
      <w:proofErr w:type="spellEnd"/>
      <w:r>
        <w:rPr>
          <w:lang w:val="sv-SE"/>
        </w:rPr>
        <w:t xml:space="preserve"> in a </w:t>
      </w:r>
      <w:proofErr w:type="spellStart"/>
      <w:r>
        <w:rPr>
          <w:lang w:val="sv-SE"/>
        </w:rPr>
        <w:t>separate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contribution</w:t>
      </w:r>
      <w:proofErr w:type="spellEnd"/>
      <w:r w:rsidR="00961DBB">
        <w:rPr>
          <w:lang w:val="sv-SE"/>
        </w:rPr>
        <w:t xml:space="preserve"> [1]</w:t>
      </w:r>
      <w:r>
        <w:rPr>
          <w:lang w:val="sv-SE"/>
        </w:rPr>
        <w:t xml:space="preserve"> </w:t>
      </w:r>
      <w:proofErr w:type="spellStart"/>
      <w:r>
        <w:rPr>
          <w:lang w:val="sv-SE"/>
        </w:rPr>
        <w:t>that</w:t>
      </w:r>
      <w:proofErr w:type="spellEnd"/>
      <w:r>
        <w:rPr>
          <w:lang w:val="sv-SE"/>
        </w:rPr>
        <w:t xml:space="preserve"> shows the A-MPR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for </w:t>
      </w:r>
      <w:r w:rsidR="005A2FAF">
        <w:rPr>
          <w:lang w:val="sv-SE"/>
        </w:rPr>
        <w:t>the</w:t>
      </w:r>
      <w:r>
        <w:rPr>
          <w:lang w:val="sv-SE"/>
        </w:rPr>
        <w:t xml:space="preserve"> </w:t>
      </w:r>
      <w:proofErr w:type="spellStart"/>
      <w:r>
        <w:rPr>
          <w:lang w:val="sv-SE"/>
        </w:rPr>
        <w:t>centre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frequencies</w:t>
      </w:r>
      <w:proofErr w:type="spellEnd"/>
      <w:r>
        <w:rPr>
          <w:lang w:val="sv-SE"/>
        </w:rPr>
        <w:t xml:space="preserve"> relevant to the </w:t>
      </w:r>
      <w:proofErr w:type="spellStart"/>
      <w:r>
        <w:rPr>
          <w:lang w:val="sv-SE"/>
        </w:rPr>
        <w:t>proposals</w:t>
      </w:r>
      <w:proofErr w:type="spellEnd"/>
      <w:r w:rsidR="00F36024">
        <w:rPr>
          <w:lang w:val="sv-SE"/>
        </w:rPr>
        <w:t>.</w:t>
      </w:r>
      <w:r w:rsidR="007A5C1F">
        <w:rPr>
          <w:lang w:val="sv-SE"/>
        </w:rPr>
        <w:t xml:space="preserve"> I</w:t>
      </w:r>
      <w:r w:rsidR="00FF4777">
        <w:rPr>
          <w:lang w:val="sv-SE"/>
        </w:rPr>
        <w:t xml:space="preserve">n </w:t>
      </w:r>
      <w:proofErr w:type="spellStart"/>
      <w:r w:rsidR="00FF4777">
        <w:rPr>
          <w:lang w:val="sv-SE"/>
        </w:rPr>
        <w:t>this</w:t>
      </w:r>
      <w:proofErr w:type="spellEnd"/>
      <w:r w:rsidR="00FF4777">
        <w:rPr>
          <w:lang w:val="sv-SE"/>
        </w:rPr>
        <w:t xml:space="preserve"> </w:t>
      </w:r>
      <w:proofErr w:type="spellStart"/>
      <w:r w:rsidR="00FF4777">
        <w:rPr>
          <w:lang w:val="sv-SE"/>
        </w:rPr>
        <w:t>section</w:t>
      </w:r>
      <w:proofErr w:type="spellEnd"/>
      <w:r w:rsidR="00FF4777">
        <w:rPr>
          <w:lang w:val="sv-SE"/>
        </w:rPr>
        <w:t xml:space="preserve"> </w:t>
      </w:r>
      <w:proofErr w:type="spellStart"/>
      <w:r w:rsidR="00FF4777">
        <w:rPr>
          <w:lang w:val="sv-SE"/>
        </w:rPr>
        <w:t>we</w:t>
      </w:r>
      <w:proofErr w:type="spellEnd"/>
      <w:r w:rsidR="00FF4777">
        <w:rPr>
          <w:lang w:val="sv-SE"/>
        </w:rPr>
        <w:t xml:space="preserve"> </w:t>
      </w:r>
      <w:proofErr w:type="spellStart"/>
      <w:r w:rsidR="00FF4777">
        <w:rPr>
          <w:lang w:val="sv-SE"/>
        </w:rPr>
        <w:t>provide</w:t>
      </w:r>
      <w:proofErr w:type="spellEnd"/>
      <w:r w:rsidR="00FF4777">
        <w:rPr>
          <w:lang w:val="sv-SE"/>
        </w:rPr>
        <w:t xml:space="preserve"> the A-MPR </w:t>
      </w:r>
      <w:proofErr w:type="spellStart"/>
      <w:r w:rsidR="00FF4777">
        <w:rPr>
          <w:lang w:val="sv-SE"/>
        </w:rPr>
        <w:t>proposal</w:t>
      </w:r>
      <w:r w:rsidR="00B532D4">
        <w:rPr>
          <w:lang w:val="sv-SE"/>
        </w:rPr>
        <w:t>s</w:t>
      </w:r>
      <w:proofErr w:type="spellEnd"/>
      <w:r w:rsidR="00FF4777">
        <w:rPr>
          <w:lang w:val="sv-SE"/>
        </w:rPr>
        <w:t xml:space="preserve"> </w:t>
      </w:r>
      <w:proofErr w:type="spellStart"/>
      <w:r w:rsidR="00FF4777">
        <w:rPr>
          <w:lang w:val="sv-SE"/>
        </w:rPr>
        <w:t>based</w:t>
      </w:r>
      <w:proofErr w:type="spellEnd"/>
      <w:r w:rsidR="00FF4777">
        <w:rPr>
          <w:lang w:val="sv-SE"/>
        </w:rPr>
        <w:t xml:space="preserve"> on </w:t>
      </w:r>
      <w:proofErr w:type="spellStart"/>
      <w:r w:rsidR="00FF4777">
        <w:rPr>
          <w:lang w:val="sv-SE"/>
        </w:rPr>
        <w:t>these</w:t>
      </w:r>
      <w:proofErr w:type="spellEnd"/>
      <w:r w:rsidR="00FF4777">
        <w:rPr>
          <w:lang w:val="sv-SE"/>
        </w:rPr>
        <w:t xml:space="preserve"> </w:t>
      </w:r>
      <w:proofErr w:type="spellStart"/>
      <w:r w:rsidR="00FF4777">
        <w:rPr>
          <w:lang w:val="sv-SE"/>
        </w:rPr>
        <w:t>results</w:t>
      </w:r>
      <w:proofErr w:type="spellEnd"/>
      <w:r>
        <w:rPr>
          <w:lang w:val="sv-SE"/>
        </w:rPr>
        <w:t xml:space="preserve">. In appendix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show the A-MPR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</w:t>
      </w:r>
      <w:r w:rsidR="00B6196E">
        <w:rPr>
          <w:lang w:val="sv-SE"/>
        </w:rPr>
        <w:t>from</w:t>
      </w:r>
      <w:r>
        <w:rPr>
          <w:lang w:val="sv-SE"/>
        </w:rPr>
        <w:t xml:space="preserve"> the </w:t>
      </w:r>
      <w:proofErr w:type="spellStart"/>
      <w:r>
        <w:rPr>
          <w:lang w:val="sv-SE"/>
        </w:rPr>
        <w:t>proposal</w:t>
      </w:r>
      <w:r w:rsidR="00004D27">
        <w:rPr>
          <w:lang w:val="sv-SE"/>
        </w:rPr>
        <w:t>s</w:t>
      </w:r>
      <w:proofErr w:type="spellEnd"/>
      <w:r>
        <w:rPr>
          <w:lang w:val="sv-SE"/>
        </w:rPr>
        <w:t>.</w:t>
      </w:r>
    </w:p>
    <w:p w14:paraId="0DD2933B" w14:textId="1F9D8749" w:rsidR="00C56BF8" w:rsidRDefault="00233BE5" w:rsidP="006B627C">
      <w:pPr>
        <w:pStyle w:val="Heading2"/>
      </w:pPr>
      <w:r>
        <w:t>2</w:t>
      </w:r>
      <w:r w:rsidR="00DB302B">
        <w:t>.1</w:t>
      </w:r>
      <w:r w:rsidR="00DB302B">
        <w:tab/>
      </w:r>
      <w:r w:rsidR="00626277">
        <w:t xml:space="preserve">PC2 </w:t>
      </w:r>
      <w:r w:rsidR="00C56BF8">
        <w:t>NS_17</w:t>
      </w:r>
    </w:p>
    <w:p w14:paraId="3CD9C8ED" w14:textId="7BCF868F" w:rsidR="00553343" w:rsidRPr="00553343" w:rsidRDefault="00553343" w:rsidP="00E639FE">
      <w:r>
        <w:t xml:space="preserve">For PC2 NS_17 we </w:t>
      </w:r>
      <w:r w:rsidR="002503B0">
        <w:t>employ</w:t>
      </w:r>
      <w:r>
        <w:t xml:space="preserve"> an additional constraint that the proposed A-MPR values should not lead</w:t>
      </w:r>
      <w:r w:rsidR="00C9561F">
        <w:t xml:space="preserve"> to</w:t>
      </w:r>
      <w:r>
        <w:t xml:space="preserve"> lower output power than </w:t>
      </w:r>
      <w:r w:rsidR="00E213B4">
        <w:t xml:space="preserve">at </w:t>
      </w:r>
      <w:r>
        <w:t>PC3 wi</w:t>
      </w:r>
      <w:r w:rsidR="001C26D7">
        <w:t>thout</w:t>
      </w:r>
      <w:r>
        <w:t xml:space="preserve"> </w:t>
      </w:r>
      <w:r w:rsidR="001C26D7">
        <w:t>A-</w:t>
      </w:r>
      <w:r>
        <w:t>MP</w:t>
      </w:r>
      <w:r w:rsidR="008732C5">
        <w:t>R.</w:t>
      </w:r>
    </w:p>
    <w:p w14:paraId="672E3AA0" w14:textId="4895FB62" w:rsidR="00E639FE" w:rsidRPr="004E0120" w:rsidRDefault="00E639FE" w:rsidP="00E639FE">
      <w:pPr>
        <w:rPr>
          <w:b/>
          <w:bCs/>
        </w:rPr>
      </w:pPr>
      <w:r w:rsidRPr="00C21E09">
        <w:rPr>
          <w:b/>
          <w:bCs/>
        </w:rPr>
        <w:t>Proposal 1: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2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17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1</w:t>
      </w:r>
      <w:r w:rsidRPr="00C21E09">
        <w:rPr>
          <w:b/>
          <w:bCs/>
        </w:rPr>
        <w:t xml:space="preserve"> and </w:t>
      </w:r>
      <w:r>
        <w:rPr>
          <w:b/>
          <w:bCs/>
        </w:rPr>
        <w:t>2</w:t>
      </w:r>
      <w:r w:rsidRPr="00C21E09">
        <w:rPr>
          <w:b/>
          <w:bCs/>
        </w:rPr>
        <w:t xml:space="preserve">.  </w:t>
      </w:r>
    </w:p>
    <w:p w14:paraId="741C24D7" w14:textId="7A5662F5" w:rsidR="00E639FE" w:rsidRDefault="00E639FE" w:rsidP="00E639FE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 w:rsidR="00E66C13"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n28 PC2 NS_17.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E639FE" w14:paraId="6E51E20E" w14:textId="77777777" w:rsidTr="0040078B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20E8F" w14:textId="77777777" w:rsidR="00E639FE" w:rsidRDefault="00E639FE" w:rsidP="0040078B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53AE0" w14:textId="77777777" w:rsidR="00E639FE" w:rsidRDefault="00E639FE" w:rsidP="0040078B">
            <w:pPr>
              <w:pStyle w:val="TAH"/>
            </w:pPr>
            <w:r>
              <w:t xml:space="preserve">Carrier </w:t>
            </w:r>
            <w:proofErr w:type="spellStart"/>
            <w:r>
              <w:t>Center</w:t>
            </w:r>
            <w:proofErr w:type="spellEnd"/>
            <w:r>
              <w:t xml:space="preserve">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05C52" w14:textId="77777777" w:rsidR="00E639FE" w:rsidRDefault="00E639FE" w:rsidP="0040078B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2916E" w14:textId="77777777" w:rsidR="00E639FE" w:rsidRDefault="00E639FE" w:rsidP="0040078B">
            <w:pPr>
              <w:pStyle w:val="TAH"/>
            </w:pPr>
            <w:r>
              <w:t>A-MPR</w:t>
            </w:r>
          </w:p>
        </w:tc>
      </w:tr>
      <w:tr w:rsidR="00E639FE" w14:paraId="32C0F9DB" w14:textId="77777777" w:rsidTr="0040078B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A1CA9" w14:textId="77777777" w:rsidR="00E639FE" w:rsidRDefault="00E639FE" w:rsidP="0040078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A56AF" w14:textId="77777777" w:rsidR="00E639FE" w:rsidRDefault="00E639FE" w:rsidP="0040078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C68DD" w14:textId="77777777" w:rsidR="00E639FE" w:rsidRDefault="00E639FE" w:rsidP="0040078B">
            <w:pPr>
              <w:pStyle w:val="TAH"/>
            </w:pPr>
            <w:proofErr w:type="spellStart"/>
            <w:r>
              <w:t>RB</w:t>
            </w:r>
            <w:r>
              <w:rPr>
                <w:vertAlign w:val="subscript"/>
              </w:rPr>
              <w:t>start</w:t>
            </w:r>
            <w:proofErr w:type="spellEnd"/>
            <w:r>
              <w:t>*12*SCS</w:t>
            </w:r>
          </w:p>
          <w:p w14:paraId="463FD8B3" w14:textId="77777777" w:rsidR="00E639FE" w:rsidRDefault="00E639FE" w:rsidP="0040078B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932E1" w14:textId="77777777" w:rsidR="00E639FE" w:rsidRDefault="00E639FE" w:rsidP="0040078B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50D1B223" w14:textId="77777777" w:rsidR="00E639FE" w:rsidRDefault="00E639FE" w:rsidP="0040078B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BBEBC" w14:textId="77777777" w:rsidR="00E639FE" w:rsidRDefault="00E639FE" w:rsidP="0040078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E639FE" w14:paraId="5CF181F9" w14:textId="77777777" w:rsidTr="0040078B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3E0BF2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0</w:t>
            </w:r>
            <w:r w:rsidRPr="002307FD">
              <w:rPr>
                <w:rFonts w:cs="Arial"/>
                <w:szCs w:val="18"/>
              </w:rPr>
              <w:t xml:space="preserve">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CFE08" w14:textId="77777777" w:rsidR="00E639FE" w:rsidRPr="002307FD" w:rsidRDefault="00E639FE" w:rsidP="0040078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728.18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A5ED0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3.1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4063D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0.6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+ 5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0203C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639FE" w14:paraId="32079043" w14:textId="77777777" w:rsidTr="0040078B">
        <w:trPr>
          <w:trHeight w:val="20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4280A" w14:textId="77777777" w:rsidR="00E639FE" w:rsidRPr="002307FD" w:rsidRDefault="00E639FE" w:rsidP="0040078B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0E7C3" w14:textId="77777777" w:rsidR="00E639FE" w:rsidRPr="002307FD" w:rsidRDefault="00E639FE" w:rsidP="0040078B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825C4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0.4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DA8D8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-</w:t>
            </w:r>
            <w:r>
              <w:rPr>
                <w:rFonts w:cs="Arial"/>
                <w:szCs w:val="18"/>
              </w:rPr>
              <w:t>2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33BBC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</w:tbl>
    <w:p w14:paraId="6D0E52BA" w14:textId="65950B5D" w:rsidR="00D43EE3" w:rsidRDefault="00D43EE3" w:rsidP="00944692">
      <w:pPr>
        <w:rPr>
          <w:b/>
          <w:bCs/>
        </w:rPr>
      </w:pPr>
    </w:p>
    <w:p w14:paraId="4D7E66F7" w14:textId="279FE81F" w:rsidR="00E66C13" w:rsidRDefault="00E66C13" w:rsidP="00E66C13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n28 PC2 NS_17.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1111"/>
        <w:gridCol w:w="1111"/>
      </w:tblGrid>
      <w:tr w:rsidR="00E66C13" w14:paraId="5D4C76B0" w14:textId="77777777" w:rsidTr="0040078B">
        <w:trPr>
          <w:jc w:val="center"/>
        </w:trPr>
        <w:tc>
          <w:tcPr>
            <w:tcW w:w="0" w:type="auto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E307D" w14:textId="77777777" w:rsidR="00E66C13" w:rsidRDefault="00E66C13" w:rsidP="0040078B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6E973" w14:textId="77777777" w:rsidR="00E66C13" w:rsidRDefault="00E66C13" w:rsidP="0040078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6C9E7" w14:textId="77777777" w:rsidR="00E66C13" w:rsidRDefault="00E66C13" w:rsidP="0040078B">
            <w:pPr>
              <w:pStyle w:val="TAH"/>
            </w:pPr>
            <w:r>
              <w:t>A2</w:t>
            </w:r>
          </w:p>
        </w:tc>
      </w:tr>
      <w:tr w:rsidR="00E66C13" w14:paraId="22541232" w14:textId="77777777" w:rsidTr="0040078B">
        <w:trPr>
          <w:jc w:val="center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21A9F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43A0E" w14:textId="77777777" w:rsidR="00E66C13" w:rsidRDefault="00E66C13" w:rsidP="0040078B">
            <w:pPr>
              <w:pStyle w:val="TAH"/>
            </w:pPr>
            <w:r>
              <w:t>Outer/Inner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3DAF7" w14:textId="77777777" w:rsidR="00E66C13" w:rsidRDefault="00E66C13" w:rsidP="0040078B">
            <w:pPr>
              <w:pStyle w:val="TAH"/>
            </w:pPr>
            <w:r>
              <w:t>Outer/Inner</w:t>
            </w:r>
          </w:p>
        </w:tc>
      </w:tr>
      <w:tr w:rsidR="00E66C13" w14:paraId="6DD4BCE4" w14:textId="77777777" w:rsidTr="004E3D2D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4AC130" w14:textId="77777777" w:rsidR="00E66C13" w:rsidRDefault="00E66C13" w:rsidP="0040078B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E20AAE" w14:textId="77777777" w:rsidR="00E66C13" w:rsidRDefault="00E66C13" w:rsidP="0040078B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EC0908C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C7634CF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</w:tr>
      <w:tr w:rsidR="00E66C13" w14:paraId="349A6EEF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5F72EA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C826B2" w14:textId="77777777" w:rsidR="00E66C13" w:rsidRDefault="00E66C13" w:rsidP="0040078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E812A2B" w14:textId="67C00BE4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C3B939B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E66C13" w14:paraId="4387456F" w14:textId="77777777" w:rsidTr="004E3D2D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9EA78F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8EDF89" w14:textId="77777777" w:rsidR="00E66C13" w:rsidRDefault="00E66C13" w:rsidP="0040078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C22424B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9560194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E66C13" w14:paraId="65C3336B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7F95C8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A1E70F" w14:textId="77777777" w:rsidR="00E66C13" w:rsidRDefault="00E66C13" w:rsidP="0040078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229F647" w14:textId="77777777" w:rsidR="00E66C13" w:rsidRPr="00EF476C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ED9D4BD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E66C13" w14:paraId="69420CDB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988B22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1E431C" w14:textId="77777777" w:rsidR="00E66C13" w:rsidRDefault="00E66C13" w:rsidP="0040078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B016602" w14:textId="77777777" w:rsidR="00E66C13" w:rsidRDefault="00E66C13" w:rsidP="0040078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FB33698" w14:textId="77777777" w:rsidR="00E66C13" w:rsidRDefault="00E66C13" w:rsidP="0040078B">
            <w:pPr>
              <w:pStyle w:val="TAC"/>
              <w:rPr>
                <w:rFonts w:cs="Arial"/>
              </w:rPr>
            </w:pPr>
          </w:p>
        </w:tc>
      </w:tr>
      <w:tr w:rsidR="00E66C13" w14:paraId="258E3E94" w14:textId="77777777" w:rsidTr="00FE2C4A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5F40AC5" w14:textId="77777777" w:rsidR="00E66C13" w:rsidRDefault="00E66C13" w:rsidP="0040078B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4DFFE9" w14:textId="77777777" w:rsidR="00E66C13" w:rsidRDefault="00E66C13" w:rsidP="0040078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15F470A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F3529B8" w14:textId="496CD90B" w:rsidR="00E66C13" w:rsidRDefault="00FE2C4A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</w:tr>
      <w:tr w:rsidR="00E66C13" w14:paraId="7C2F72DF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D037939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4E6828" w14:textId="77777777" w:rsidR="00E66C13" w:rsidRDefault="00E66C13" w:rsidP="0040078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FFEA84F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78BE079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66C13" w14:paraId="6EECA044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356CAF3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B4A284" w14:textId="77777777" w:rsidR="00E66C13" w:rsidRDefault="00E66C13" w:rsidP="0040078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3CBA4C6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67D45D3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66C13" w14:paraId="34FBDAB1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6CD5122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AE45B8" w14:textId="77777777" w:rsidR="00E66C13" w:rsidRDefault="00E66C13" w:rsidP="0040078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1B55871" w14:textId="77777777" w:rsidR="00E66C13" w:rsidRDefault="00E66C13" w:rsidP="0040078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50ED485" w14:textId="77777777" w:rsidR="00E66C13" w:rsidRDefault="00E66C13" w:rsidP="0040078B">
            <w:pPr>
              <w:pStyle w:val="TAC"/>
              <w:rPr>
                <w:rFonts w:cs="Arial"/>
              </w:rPr>
            </w:pPr>
          </w:p>
        </w:tc>
      </w:tr>
    </w:tbl>
    <w:p w14:paraId="30D8E220" w14:textId="77777777" w:rsidR="00E612D6" w:rsidRPr="00E612D6" w:rsidRDefault="00E612D6" w:rsidP="00944692">
      <w:pPr>
        <w:rPr>
          <w:b/>
          <w:bCs/>
          <w:lang w:val="sv-SE"/>
        </w:rPr>
      </w:pPr>
    </w:p>
    <w:p w14:paraId="31122188" w14:textId="4E944FF4" w:rsidR="00C56BF8" w:rsidRDefault="00233BE5" w:rsidP="00C56BF8">
      <w:pPr>
        <w:pStyle w:val="Heading2"/>
      </w:pPr>
      <w:r>
        <w:t>2</w:t>
      </w:r>
      <w:r w:rsidR="00C56BF8">
        <w:t>.2</w:t>
      </w:r>
      <w:r w:rsidR="00C56BF8">
        <w:tab/>
      </w:r>
      <w:r w:rsidR="00626277">
        <w:t xml:space="preserve">PC2 </w:t>
      </w:r>
      <w:r w:rsidR="00C56BF8">
        <w:t>NS</w:t>
      </w:r>
      <w:r w:rsidR="00505C96">
        <w:t>_</w:t>
      </w:r>
      <w:r w:rsidR="00C56BF8">
        <w:t>18</w:t>
      </w:r>
    </w:p>
    <w:p w14:paraId="4F1D0C43" w14:textId="4922877E" w:rsidR="00F13462" w:rsidRDefault="00F13462" w:rsidP="00F13462">
      <w:pPr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2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18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3</w:t>
      </w:r>
      <w:r w:rsidRPr="00C21E09">
        <w:rPr>
          <w:b/>
          <w:bCs/>
        </w:rPr>
        <w:t xml:space="preserve"> and </w:t>
      </w:r>
      <w:r>
        <w:rPr>
          <w:b/>
          <w:bCs/>
        </w:rPr>
        <w:t>4</w:t>
      </w:r>
      <w:r w:rsidRPr="00C21E09">
        <w:rPr>
          <w:b/>
          <w:bCs/>
        </w:rPr>
        <w:t xml:space="preserve">.  </w:t>
      </w:r>
    </w:p>
    <w:p w14:paraId="68825671" w14:textId="14CFF969" w:rsidR="00DE7951" w:rsidRDefault="00DE7951" w:rsidP="00DE7951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n28 PC2 NS_18.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DE7951" w14:paraId="5ADB9405" w14:textId="77777777" w:rsidTr="006E07BE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C7060" w14:textId="77777777" w:rsidR="00DE7951" w:rsidRDefault="00DE7951" w:rsidP="006E07BE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FF8D9" w14:textId="77777777" w:rsidR="00DE7951" w:rsidRDefault="00DE7951" w:rsidP="006E07BE">
            <w:pPr>
              <w:pStyle w:val="TAH"/>
            </w:pPr>
            <w:r>
              <w:t xml:space="preserve">Carrier </w:t>
            </w:r>
            <w:proofErr w:type="spellStart"/>
            <w:r>
              <w:t>Center</w:t>
            </w:r>
            <w:proofErr w:type="spellEnd"/>
            <w:r>
              <w:t xml:space="preserve">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AA534" w14:textId="77777777" w:rsidR="00DE7951" w:rsidRDefault="00DE7951" w:rsidP="006E07BE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085D9" w14:textId="77777777" w:rsidR="00DE7951" w:rsidRDefault="00DE7951" w:rsidP="006E07BE">
            <w:pPr>
              <w:pStyle w:val="TAH"/>
            </w:pPr>
            <w:r>
              <w:t>A-MPR</w:t>
            </w:r>
          </w:p>
        </w:tc>
      </w:tr>
      <w:tr w:rsidR="00DE7951" w14:paraId="37522446" w14:textId="77777777" w:rsidTr="006E07BE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A7AE1" w14:textId="77777777" w:rsidR="00DE7951" w:rsidRDefault="00DE7951" w:rsidP="006E07B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8D544" w14:textId="77777777" w:rsidR="00DE7951" w:rsidRDefault="00DE7951" w:rsidP="006E07B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A6F23" w14:textId="77777777" w:rsidR="00DE7951" w:rsidRDefault="00DE7951" w:rsidP="006E07BE">
            <w:pPr>
              <w:pStyle w:val="TAH"/>
            </w:pPr>
            <w:proofErr w:type="spellStart"/>
            <w:r>
              <w:t>RB</w:t>
            </w:r>
            <w:r>
              <w:rPr>
                <w:vertAlign w:val="subscript"/>
              </w:rPr>
              <w:t>start</w:t>
            </w:r>
            <w:proofErr w:type="spellEnd"/>
            <w:r>
              <w:t>*12*SCS</w:t>
            </w:r>
          </w:p>
          <w:p w14:paraId="0F067EF7" w14:textId="77777777" w:rsidR="00DE7951" w:rsidRDefault="00DE7951" w:rsidP="006E07BE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176C4" w14:textId="77777777" w:rsidR="00DE7951" w:rsidRDefault="00DE7951" w:rsidP="006E07BE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7575F70B" w14:textId="77777777" w:rsidR="00DE7951" w:rsidRDefault="00DE7951" w:rsidP="006E07BE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369E4" w14:textId="77777777" w:rsidR="00DE7951" w:rsidRDefault="00DE7951" w:rsidP="006E07B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DE7951" w14:paraId="20B4FED3" w14:textId="77777777" w:rsidTr="006E07BE">
        <w:trPr>
          <w:trHeight w:val="20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6601A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lastRenderedPageBreak/>
              <w:t>5 MHz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1BB02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07.34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01558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0.36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F8DBD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D4B0D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DE7951" w14:paraId="7CEEA620" w14:textId="77777777" w:rsidTr="006E07BE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A0BAF8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319F86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AE57EC">
              <w:rPr>
                <w:rFonts w:eastAsia="MS PGothic" w:cs="Arial"/>
                <w:kern w:val="24"/>
                <w:szCs w:val="18"/>
                <w:lang w:val="en-US" w:eastAsia="ja-JP"/>
              </w:rPr>
              <w:t>716.4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9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1B2F2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AAA87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3.6,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0.75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3.06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CFB39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DE7951" w14:paraId="79E1515E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681388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C236A0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67961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B7599" w14:textId="77777777" w:rsidR="00DE7951" w:rsidRPr="00D43A22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3.6,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-4.75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7.02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B560F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E7951" w14:paraId="62F90D6B" w14:textId="77777777" w:rsidTr="006E07B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FB6DC5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AF0AAF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15.5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9DFE6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F4C01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3.6,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0.75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2.6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386D8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DE7951" w14:paraId="6D02C991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84B2F1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D17EB4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666E0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59502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3.6,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-4.75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274AD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E7951" w14:paraId="5B672F29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FBACC6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1FED64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15.5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E03967">
              <w:rPr>
                <w:rFonts w:eastAsia="MS PGothic" w:cs="Arial"/>
                <w:kern w:val="24"/>
                <w:szCs w:val="18"/>
                <w:lang w:eastAsia="ja-JP"/>
              </w:rPr>
              <w:t>725.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2D76A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EDF4B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0.7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5.5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8F54C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DE7951" w14:paraId="7CDB71F7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892DD5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B01A79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4627C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2F04F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-2.5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3.7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9E88E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E7951" w14:paraId="13C77580" w14:textId="77777777" w:rsidTr="006E07B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FFD88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9DF3FE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723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629D9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023C0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4.5,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0.9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1.3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86640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A6</w:t>
            </w:r>
          </w:p>
        </w:tc>
      </w:tr>
      <w:tr w:rsidR="00DE7951" w14:paraId="02240DBA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F37794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3F5EED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99518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9A23E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4.5,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-4.8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22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20D46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E7951" w14:paraId="2872C1E0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2F3D23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4933C4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23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D54AF">
              <w:rPr>
                <w:rFonts w:eastAsia="MS PGothic" w:cs="Arial"/>
                <w:kern w:val="24"/>
                <w:szCs w:val="18"/>
                <w:lang w:eastAsia="ja-JP"/>
              </w:rPr>
              <w:t>733.2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3E50F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737DC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0.7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6AA5F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  <w:tr w:rsidR="00DE7951" w14:paraId="51441AB2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846D2A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5CC657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1C888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6C37A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-2.5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3.5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5F065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E7951" w14:paraId="15073CC5" w14:textId="77777777" w:rsidTr="006E07B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C10DDC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3D79AD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725.5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71CA00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F27E8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>
              <w:rPr>
                <w:rFonts w:cs="Arial"/>
                <w:szCs w:val="18"/>
              </w:rPr>
              <w:t xml:space="preserve"> 5.0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0.9*</w:t>
            </w:r>
            <w:r w:rsidRPr="002307FD">
              <w:rPr>
                <w:rFonts w:cs="Arial"/>
                <w:szCs w:val="18"/>
              </w:rPr>
              <w:t>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0.5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ADB2E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A8</w:t>
            </w:r>
          </w:p>
        </w:tc>
      </w:tr>
      <w:tr w:rsidR="00DE7951" w14:paraId="1CA5086B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B308DD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67E212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8B9F0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1E729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5.0,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-6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37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DC17F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E7951" w14:paraId="7BDABD70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40BE34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CD6F64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25.5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D54AF">
              <w:rPr>
                <w:rFonts w:eastAsia="MS PGothic" w:cs="Arial"/>
                <w:kern w:val="24"/>
                <w:szCs w:val="18"/>
                <w:lang w:eastAsia="ja-JP"/>
              </w:rPr>
              <w:t>73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5.5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C370009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92649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0.6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9.5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EA4F1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A9</w:t>
            </w:r>
          </w:p>
        </w:tc>
      </w:tr>
      <w:tr w:rsidR="00DE7951" w14:paraId="698C6676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A276B0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B0014D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2EA5C4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A0BEB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-2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82DA9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E7951" w14:paraId="5A6AA29D" w14:textId="77777777" w:rsidTr="006E07B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43B44D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68DC58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728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D9E4CD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B553A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>
              <w:rPr>
                <w:rFonts w:cs="Arial"/>
                <w:szCs w:val="18"/>
              </w:rPr>
              <w:t xml:space="preserve"> 5.0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0.9*</w:t>
            </w:r>
            <w:r w:rsidRPr="002307FD">
              <w:rPr>
                <w:rFonts w:cs="Arial"/>
                <w:szCs w:val="18"/>
              </w:rPr>
              <w:t>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1.0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17A38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A10</w:t>
            </w:r>
          </w:p>
        </w:tc>
      </w:tr>
      <w:tr w:rsidR="00DE7951" w14:paraId="1449C69E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ED4CEF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AD35E0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F8D667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5E2FE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5.0,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1FF3E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E7951" w14:paraId="6B1A28D2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554DBF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949AFC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≥ 728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0AA676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0F2E0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>
              <w:rPr>
                <w:rFonts w:cs="Arial"/>
                <w:szCs w:val="18"/>
              </w:rPr>
              <w:t xml:space="preserve"> 9.0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0.8*</w:t>
            </w:r>
            <w:r w:rsidRPr="002307FD">
              <w:rPr>
                <w:rFonts w:cs="Arial"/>
                <w:szCs w:val="18"/>
              </w:rPr>
              <w:t>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+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8.0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27EE1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A11</w:t>
            </w:r>
          </w:p>
        </w:tc>
      </w:tr>
      <w:tr w:rsidR="00DE7951" w14:paraId="031F240F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9CEB23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F57874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1AD2B5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2380D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9.0,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-3.5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17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D43D0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E7951" w14:paraId="604FE24A" w14:textId="77777777" w:rsidTr="006E07B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B70E57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AE16F7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= 723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B40023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602AD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>
              <w:rPr>
                <w:rFonts w:cs="Arial"/>
                <w:szCs w:val="18"/>
              </w:rPr>
              <w:t xml:space="preserve"> 6.0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0.9*</w:t>
            </w:r>
            <w:r w:rsidRPr="002307FD">
              <w:rPr>
                <w:rFonts w:cs="Arial"/>
                <w:szCs w:val="18"/>
              </w:rPr>
              <w:t>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17705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A10</w:t>
            </w:r>
          </w:p>
        </w:tc>
      </w:tr>
      <w:tr w:rsidR="00DE7951" w14:paraId="4FBC38F7" w14:textId="77777777" w:rsidTr="006E07B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A92B2A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9D4E2" w14:textId="77777777" w:rsidR="00DE7951" w:rsidRPr="001C2ABA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98A7DD" w14:textId="77777777" w:rsidR="00DE7951" w:rsidRPr="002307FD" w:rsidRDefault="00DE7951" w:rsidP="006E07B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C80E2" w14:textId="77777777" w:rsidR="00DE7951" w:rsidRPr="002307FD" w:rsidRDefault="00DE7951" w:rsidP="006E07B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6.0,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-4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45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92F66" w14:textId="77777777" w:rsidR="00DE7951" w:rsidRDefault="00DE7951" w:rsidP="006E07B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A12</w:t>
            </w:r>
          </w:p>
        </w:tc>
      </w:tr>
    </w:tbl>
    <w:p w14:paraId="6389F714" w14:textId="77777777" w:rsidR="00DE7951" w:rsidRDefault="00DE7951" w:rsidP="00F13462">
      <w:pPr>
        <w:rPr>
          <w:b/>
          <w:bCs/>
        </w:rPr>
      </w:pPr>
    </w:p>
    <w:p w14:paraId="59D28E3D" w14:textId="15514BE5" w:rsidR="00DE7951" w:rsidRDefault="00DE7951" w:rsidP="00DE7951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4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n28 PC2 NS_18.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36"/>
        <w:gridCol w:w="741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</w:tblGrid>
      <w:tr w:rsidR="00EF525F" w14:paraId="035A8FA2" w14:textId="77777777" w:rsidTr="006E07BE">
        <w:trPr>
          <w:jc w:val="center"/>
        </w:trPr>
        <w:tc>
          <w:tcPr>
            <w:tcW w:w="6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73EBF4" w14:textId="77777777" w:rsidR="00EF525F" w:rsidRDefault="00EF525F" w:rsidP="006E07BE">
            <w:pPr>
              <w:pStyle w:val="TAH"/>
            </w:pPr>
            <w:r>
              <w:t>Modulation/Waveform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FC6EE" w14:textId="77777777" w:rsidR="00EF525F" w:rsidRDefault="00EF525F" w:rsidP="006E07BE">
            <w:pPr>
              <w:pStyle w:val="TAH"/>
            </w:pPr>
            <w:r>
              <w:t>A1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F89C0" w14:textId="77777777" w:rsidR="00EF525F" w:rsidRDefault="00EF525F" w:rsidP="006E07BE">
            <w:pPr>
              <w:pStyle w:val="TAH"/>
            </w:pPr>
            <w:r>
              <w:t>A2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47D2A" w14:textId="77777777" w:rsidR="00EF525F" w:rsidRDefault="00EF525F" w:rsidP="006E07BE">
            <w:pPr>
              <w:pStyle w:val="TAH"/>
            </w:pPr>
            <w:r>
              <w:t>A3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29C2E" w14:textId="77777777" w:rsidR="00EF525F" w:rsidRDefault="00EF525F" w:rsidP="006E07BE">
            <w:pPr>
              <w:pStyle w:val="TAH"/>
            </w:pPr>
            <w:r>
              <w:t>A4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E8E71" w14:textId="77777777" w:rsidR="00EF525F" w:rsidRDefault="00EF525F" w:rsidP="006E07BE">
            <w:pPr>
              <w:pStyle w:val="TAH"/>
            </w:pPr>
            <w:r>
              <w:t>A5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B56F2" w14:textId="77777777" w:rsidR="00EF525F" w:rsidRDefault="00EF525F" w:rsidP="006E07BE">
            <w:pPr>
              <w:pStyle w:val="TAH"/>
            </w:pPr>
            <w:r>
              <w:t>A6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37034" w14:textId="77777777" w:rsidR="00EF525F" w:rsidRDefault="00EF525F" w:rsidP="006E07BE">
            <w:pPr>
              <w:pStyle w:val="TAH"/>
            </w:pPr>
            <w:r>
              <w:t>A7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4897A" w14:textId="77777777" w:rsidR="00EF525F" w:rsidRDefault="00EF525F" w:rsidP="006E07BE">
            <w:pPr>
              <w:pStyle w:val="TAH"/>
            </w:pPr>
            <w:r>
              <w:t>A8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B00A3" w14:textId="77777777" w:rsidR="00EF525F" w:rsidRDefault="00EF525F" w:rsidP="006E07BE">
            <w:pPr>
              <w:pStyle w:val="TAH"/>
            </w:pPr>
            <w:r>
              <w:t>A9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43599" w14:textId="77777777" w:rsidR="00EF525F" w:rsidRDefault="00EF525F" w:rsidP="006E07BE">
            <w:pPr>
              <w:pStyle w:val="TAH"/>
            </w:pPr>
            <w:r>
              <w:t>A10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8F3E4" w14:textId="77777777" w:rsidR="00EF525F" w:rsidRDefault="00EF525F" w:rsidP="006E07BE">
            <w:pPr>
              <w:pStyle w:val="TAH"/>
            </w:pPr>
            <w:r>
              <w:t>A11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14C58" w14:textId="77777777" w:rsidR="00EF525F" w:rsidRDefault="00EF525F" w:rsidP="006E07BE">
            <w:pPr>
              <w:pStyle w:val="TAH"/>
            </w:pPr>
            <w:r>
              <w:t>A12</w:t>
            </w:r>
          </w:p>
        </w:tc>
      </w:tr>
      <w:tr w:rsidR="00EF525F" w14:paraId="65C68F66" w14:textId="77777777" w:rsidTr="006E07BE">
        <w:trPr>
          <w:jc w:val="center"/>
        </w:trPr>
        <w:tc>
          <w:tcPr>
            <w:tcW w:w="69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4EE27" w14:textId="77777777" w:rsidR="00EF525F" w:rsidRDefault="00EF525F" w:rsidP="006E07BE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11FC4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C74A0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2F079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01D56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23BBD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AB725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0FF74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4C607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DDFEB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4315B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65AFC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D30D1" w14:textId="77777777" w:rsidR="00EF525F" w:rsidRDefault="00EF525F" w:rsidP="006E07BE">
            <w:pPr>
              <w:pStyle w:val="TAH"/>
            </w:pPr>
            <w:r>
              <w:t>Outer/Inner</w:t>
            </w:r>
          </w:p>
        </w:tc>
      </w:tr>
      <w:tr w:rsidR="00EF525F" w14:paraId="00CDD580" w14:textId="77777777" w:rsidTr="006E07BE">
        <w:trPr>
          <w:jc w:val="center"/>
        </w:trPr>
        <w:tc>
          <w:tcPr>
            <w:tcW w:w="287" w:type="pct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783538" w14:textId="77777777" w:rsidR="00EF525F" w:rsidRDefault="00EF525F" w:rsidP="006E07BE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9E4DCE" w14:textId="77777777" w:rsidR="00EF525F" w:rsidRDefault="00EF525F" w:rsidP="006E07BE">
            <w:pPr>
              <w:pStyle w:val="TAC"/>
            </w:pPr>
            <w:r>
              <w:t>PI/2 BPSK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BB4F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A85D5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CFA0B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164A4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ECFF4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C9E74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7A7AC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8620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579A4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84CEB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B79A9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71B45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EF525F" w14:paraId="3C3B0B40" w14:textId="77777777" w:rsidTr="006E07BE">
        <w:trPr>
          <w:jc w:val="center"/>
        </w:trPr>
        <w:tc>
          <w:tcPr>
            <w:tcW w:w="287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844226" w14:textId="77777777" w:rsidR="00EF525F" w:rsidRDefault="00EF525F" w:rsidP="006E07B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EAA3EB" w14:textId="77777777" w:rsidR="00EF525F" w:rsidRDefault="00EF525F" w:rsidP="006E07BE">
            <w:pPr>
              <w:pStyle w:val="TAC"/>
            </w:pPr>
            <w:r>
              <w:t>QPSK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F33FB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9F435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A6ECA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93DE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8D74E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8A600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51F9A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A0301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20FB5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1847F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4CBA3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4FB57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</w:tr>
      <w:tr w:rsidR="00EF525F" w14:paraId="0F8B4E62" w14:textId="77777777" w:rsidTr="006E07BE">
        <w:trPr>
          <w:trHeight w:val="70"/>
          <w:jc w:val="center"/>
        </w:trPr>
        <w:tc>
          <w:tcPr>
            <w:tcW w:w="287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2B7D80" w14:textId="77777777" w:rsidR="00EF525F" w:rsidRDefault="00EF525F" w:rsidP="006E07B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7A7CE0" w14:textId="77777777" w:rsidR="00EF525F" w:rsidRDefault="00EF525F" w:rsidP="006E07BE">
            <w:pPr>
              <w:pStyle w:val="TAC"/>
            </w:pPr>
            <w:r>
              <w:t>16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15945C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9785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AA999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9466C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F700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9B1BB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43012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4F3EA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E1586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C9464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58A95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25031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EF525F" w14:paraId="49EBE0DC" w14:textId="77777777" w:rsidTr="006E07BE">
        <w:trPr>
          <w:jc w:val="center"/>
        </w:trPr>
        <w:tc>
          <w:tcPr>
            <w:tcW w:w="287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4AAC43" w14:textId="77777777" w:rsidR="00EF525F" w:rsidRDefault="00EF525F" w:rsidP="006E07B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BF7C0D" w14:textId="77777777" w:rsidR="00EF525F" w:rsidRDefault="00EF525F" w:rsidP="006E07BE">
            <w:pPr>
              <w:pStyle w:val="TAC"/>
            </w:pPr>
            <w:r>
              <w:t>64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6E659" w14:textId="77777777" w:rsidR="00EF525F" w:rsidRPr="00EF476C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FC631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301D1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99BB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7D829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C491A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D4ABA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8AB11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7A1CA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68A8B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DA6E7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8AC6F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EF525F" w14:paraId="0759D48C" w14:textId="77777777" w:rsidTr="006E07BE">
        <w:trPr>
          <w:jc w:val="center"/>
        </w:trPr>
        <w:tc>
          <w:tcPr>
            <w:tcW w:w="287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1E3D26" w14:textId="77777777" w:rsidR="00EF525F" w:rsidRDefault="00EF525F" w:rsidP="006E07B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1CC3DB" w14:textId="77777777" w:rsidR="00EF525F" w:rsidRDefault="00EF525F" w:rsidP="006E07BE">
            <w:pPr>
              <w:pStyle w:val="TAC"/>
            </w:pPr>
            <w:r>
              <w:t>256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27583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2EAF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D17C4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594B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71A80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0A186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189A3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A2B01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07159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92EB7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1D71F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677AC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</w:tr>
      <w:tr w:rsidR="00EF525F" w14:paraId="0572DBC4" w14:textId="77777777" w:rsidTr="006E07BE">
        <w:trPr>
          <w:jc w:val="center"/>
        </w:trPr>
        <w:tc>
          <w:tcPr>
            <w:tcW w:w="28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C3BAC88" w14:textId="77777777" w:rsidR="00EF525F" w:rsidRDefault="00EF525F" w:rsidP="006E07BE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5698F0" w14:textId="77777777" w:rsidR="00EF525F" w:rsidRDefault="00EF525F" w:rsidP="006E07BE">
            <w:pPr>
              <w:pStyle w:val="TAC"/>
            </w:pPr>
            <w:r>
              <w:t>QPSK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3601DE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29F87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EDDE1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2C06D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CFE93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F133D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1C9B9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4B1C0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3C9D3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26A89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DDD2A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A747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F525F" w14:paraId="7FAC0C4D" w14:textId="77777777" w:rsidTr="006E07BE">
        <w:trPr>
          <w:jc w:val="center"/>
        </w:trPr>
        <w:tc>
          <w:tcPr>
            <w:tcW w:w="28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2659C36" w14:textId="77777777" w:rsidR="00EF525F" w:rsidRDefault="00EF525F" w:rsidP="006E07B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268B53" w14:textId="77777777" w:rsidR="00EF525F" w:rsidRDefault="00EF525F" w:rsidP="006E07BE">
            <w:pPr>
              <w:pStyle w:val="TAC"/>
            </w:pPr>
            <w:r>
              <w:t>16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BC27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07532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CE5E5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C36CB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ED0DB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F237F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192FC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08AD6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B23EA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D7843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B7B4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543F0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F525F" w14:paraId="4E1FEDB1" w14:textId="77777777" w:rsidTr="006E07BE">
        <w:trPr>
          <w:jc w:val="center"/>
        </w:trPr>
        <w:tc>
          <w:tcPr>
            <w:tcW w:w="28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660D612" w14:textId="77777777" w:rsidR="00EF525F" w:rsidRDefault="00EF525F" w:rsidP="006E07B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0119D3" w14:textId="77777777" w:rsidR="00EF525F" w:rsidRDefault="00EF525F" w:rsidP="006E07BE">
            <w:pPr>
              <w:pStyle w:val="TAC"/>
            </w:pPr>
            <w:r>
              <w:t>64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890B6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486E3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7741A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DE7C7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1B16F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0B7C9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73FEF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C8A3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F4A60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54262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06697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CA984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F525F" w14:paraId="2141690F" w14:textId="77777777" w:rsidTr="006E07BE">
        <w:trPr>
          <w:jc w:val="center"/>
        </w:trPr>
        <w:tc>
          <w:tcPr>
            <w:tcW w:w="28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9EE76BE" w14:textId="77777777" w:rsidR="00EF525F" w:rsidRDefault="00EF525F" w:rsidP="006E07B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4E2FE4" w14:textId="77777777" w:rsidR="00EF525F" w:rsidRDefault="00EF525F" w:rsidP="006E07BE">
            <w:pPr>
              <w:pStyle w:val="TAC"/>
            </w:pPr>
            <w:r>
              <w:t>256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001A4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BB2D0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7C548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82E54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A617D1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C9BD2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29A8A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F4C0B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50668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3A2E8" w14:textId="77777777" w:rsidR="00EF525F" w:rsidRDefault="00EF525F" w:rsidP="006E07B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D5548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D6B11" w14:textId="77777777" w:rsidR="00EF525F" w:rsidRDefault="00EF525F" w:rsidP="006E07BE">
            <w:pPr>
              <w:pStyle w:val="TAC"/>
              <w:rPr>
                <w:rFonts w:cs="Arial"/>
              </w:rPr>
            </w:pPr>
          </w:p>
        </w:tc>
      </w:tr>
    </w:tbl>
    <w:p w14:paraId="606F71D4" w14:textId="77777777" w:rsidR="00DE7951" w:rsidRPr="004E0120" w:rsidRDefault="00DE7951" w:rsidP="00F13462">
      <w:pPr>
        <w:rPr>
          <w:b/>
          <w:bCs/>
        </w:rPr>
      </w:pPr>
    </w:p>
    <w:p w14:paraId="67966D2D" w14:textId="0AA878CC" w:rsidR="00735269" w:rsidRDefault="00735269" w:rsidP="00735269">
      <w:pPr>
        <w:pStyle w:val="Heading2"/>
      </w:pPr>
      <w:r>
        <w:t>2.3</w:t>
      </w:r>
      <w:r>
        <w:tab/>
        <w:t>PC3 NS_18</w:t>
      </w:r>
    </w:p>
    <w:p w14:paraId="52932E2D" w14:textId="38B6A611" w:rsidR="004E7D41" w:rsidRDefault="00735269" w:rsidP="00944692">
      <w:r>
        <w:t xml:space="preserve">The A-MPR has already been specified for PC3 NS_18 for CBW ≤ 30 </w:t>
      </w:r>
      <w:proofErr w:type="spellStart"/>
      <w:r>
        <w:t>MHz.</w:t>
      </w:r>
      <w:proofErr w:type="spellEnd"/>
      <w:r>
        <w:t xml:space="preserve"> Here we provide A-MPR tables modified to include our proposal for 40 MHz CBW.</w:t>
      </w:r>
    </w:p>
    <w:p w14:paraId="74B9B51B" w14:textId="0F6ADCEE" w:rsidR="00735269" w:rsidRPr="004E0120" w:rsidRDefault="00735269" w:rsidP="00735269">
      <w:pPr>
        <w:rPr>
          <w:b/>
          <w:bCs/>
        </w:rPr>
      </w:pPr>
      <w:r w:rsidRPr="00C21E09">
        <w:rPr>
          <w:b/>
          <w:bCs/>
        </w:rPr>
        <w:t xml:space="preserve">Proposal </w:t>
      </w:r>
      <w:r w:rsidR="00335E44">
        <w:rPr>
          <w:b/>
          <w:bCs/>
        </w:rPr>
        <w:t>3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3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18</w:t>
      </w:r>
      <w:r w:rsidRPr="00C21E09">
        <w:rPr>
          <w:b/>
          <w:bCs/>
        </w:rPr>
        <w:t xml:space="preserve"> as shown in tables </w:t>
      </w:r>
      <w:r w:rsidR="007863B7">
        <w:rPr>
          <w:b/>
          <w:bCs/>
        </w:rPr>
        <w:t>5</w:t>
      </w:r>
      <w:r w:rsidRPr="00C21E09">
        <w:rPr>
          <w:b/>
          <w:bCs/>
        </w:rPr>
        <w:t xml:space="preserve"> and </w:t>
      </w:r>
      <w:r w:rsidR="007863B7">
        <w:rPr>
          <w:b/>
          <w:bCs/>
        </w:rPr>
        <w:t>6</w:t>
      </w:r>
      <w:r w:rsidRPr="00C21E09">
        <w:rPr>
          <w:b/>
          <w:bCs/>
        </w:rPr>
        <w:t xml:space="preserve">.  </w:t>
      </w:r>
    </w:p>
    <w:p w14:paraId="1365BDBB" w14:textId="77777777" w:rsidR="00735269" w:rsidRPr="00FD5043" w:rsidRDefault="00735269" w:rsidP="00735269"/>
    <w:p w14:paraId="412C5838" w14:textId="41ADC6F8" w:rsidR="00735269" w:rsidRPr="00AF53B7" w:rsidRDefault="00735269" w:rsidP="00735269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r w:rsidR="00786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5</w:t>
      </w: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: 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A-MPR regions for PC3 NS_18. The new entries are marked with yellow </w:t>
      </w:r>
      <w:proofErr w:type="spellStart"/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color</w:t>
      </w:r>
      <w:proofErr w:type="spellEnd"/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.</w:t>
      </w:r>
    </w:p>
    <w:tbl>
      <w:tblPr>
        <w:tblW w:w="84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50"/>
        <w:gridCol w:w="1891"/>
        <w:gridCol w:w="1776"/>
        <w:gridCol w:w="2695"/>
        <w:gridCol w:w="933"/>
      </w:tblGrid>
      <w:tr w:rsidR="00735269" w:rsidRPr="00AF53B7" w14:paraId="61C2A0EF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D41396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Channel Bandwidth, MHz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A44153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Frequency range of UL transmission bandwidth configuration, MHz</w:t>
            </w:r>
          </w:p>
        </w:tc>
        <w:tc>
          <w:tcPr>
            <w:tcW w:w="4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D9414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Regions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5567B3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A-MPR</w:t>
            </w:r>
          </w:p>
        </w:tc>
      </w:tr>
      <w:tr w:rsidR="00735269" w:rsidRPr="00AF53B7" w14:paraId="1ED69943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4DF7F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"/>
                <w:sz w:val="24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EC97B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SimSun"/>
                <w:lang w:val="en-FI" w:eastAsia="en-FI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42BF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proofErr w:type="spellStart"/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RB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start</w:t>
            </w:r>
            <w:proofErr w:type="spellEnd"/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*12*SCS</w:t>
            </w:r>
          </w:p>
          <w:p w14:paraId="38B7304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MHz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4265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*12*SCS</w:t>
            </w:r>
          </w:p>
          <w:p w14:paraId="0E002FA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MHz</w:t>
            </w:r>
          </w:p>
        </w:tc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FDA4D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"/>
                <w:sz w:val="24"/>
                <w:szCs w:val="24"/>
                <w:lang w:eastAsia="ko-KR"/>
                <w14:ligatures w14:val="standardContextual"/>
              </w:rPr>
            </w:pPr>
          </w:p>
        </w:tc>
      </w:tr>
      <w:tr w:rsidR="00735269" w:rsidRPr="00AF53B7" w14:paraId="3B4B30AA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9C2584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lastRenderedPageBreak/>
              <w:t>25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FC1C42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24"/>
                <w:lang w:val="en-US" w:eastAsia="ja-JP"/>
                <w14:ligatures w14:val="standardContextual"/>
              </w:rPr>
              <w:t>703~733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F11F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&gt;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*12*SCS)/2+3.6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2007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≥Max(0, 12*SCS*N</w:t>
            </w:r>
            <w:r w:rsidRPr="00AF53B7">
              <w:rPr>
                <w:rFonts w:ascii="Arial" w:eastAsia="Calibri" w:hAnsi="Arial"/>
                <w:kern w:val="24"/>
                <w:position w:val="-5"/>
                <w:sz w:val="18"/>
                <w:szCs w:val="24"/>
                <w:vertAlign w:val="subscript"/>
                <w:lang w:val="en-US" w:eastAsia="fr-FR"/>
                <w14:ligatures w14:val="standardContextual"/>
              </w:rPr>
              <w:t xml:space="preserve">RB </w:t>
            </w: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 xml:space="preserve">– 1.8 – 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val="en-US"/>
                <w14:ligatures w14:val="standardContextual"/>
              </w:rPr>
              <w:t xml:space="preserve"> </w:t>
            </w:r>
            <w:proofErr w:type="spellStart"/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RBstart</w:t>
            </w:r>
            <w:proofErr w:type="spellEnd"/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*12*SCS)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C96C44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A3</w:t>
            </w:r>
          </w:p>
        </w:tc>
      </w:tr>
      <w:tr w:rsidR="00735269" w:rsidRPr="00AF53B7" w14:paraId="2609AEB8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96B9E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67C6F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7B91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*12*SCS)/2+3.6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52B6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24"/>
                <w:lang w:eastAsia="fr-FR"/>
                <w14:ligatures w14:val="standardContextual"/>
              </w:rPr>
              <w:t>≥5.4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00702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A4</w:t>
            </w:r>
          </w:p>
        </w:tc>
      </w:tr>
      <w:tr w:rsidR="00735269" w:rsidRPr="00AF53B7" w14:paraId="4A4BA989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09E43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44CE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613B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≤6.3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FA50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24"/>
                <w:lang w:eastAsia="fr-FR"/>
                <w14:ligatures w14:val="standardContextual"/>
              </w:rPr>
              <w:t>&lt;5.4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BE5C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A5</w:t>
            </w:r>
          </w:p>
        </w:tc>
      </w:tr>
      <w:tr w:rsidR="00735269" w:rsidRPr="00AF53B7" w14:paraId="18FE28E9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3B3D24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30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4978C2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703~733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9304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&gt;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*12*SCS)/2+5.22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EDC4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≥Max(0, 12*SCS*N</w:t>
            </w:r>
            <w:r w:rsidRPr="00AF53B7">
              <w:rPr>
                <w:rFonts w:ascii="Arial" w:eastAsia="Calibri" w:hAnsi="Arial"/>
                <w:kern w:val="24"/>
                <w:position w:val="-5"/>
                <w:sz w:val="18"/>
                <w:szCs w:val="18"/>
                <w:vertAlign w:val="subscript"/>
                <w:lang w:eastAsia="fr-FR"/>
                <w14:ligatures w14:val="standardContextual"/>
              </w:rPr>
              <w:t xml:space="preserve">RB </w:t>
            </w: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 xml:space="preserve">– 1.8 – 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 xml:space="preserve"> </w:t>
            </w:r>
            <w:proofErr w:type="spellStart"/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RBstart</w:t>
            </w:r>
            <w:proofErr w:type="spellEnd"/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*12*SCS)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575A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A3</w:t>
            </w:r>
          </w:p>
        </w:tc>
      </w:tr>
      <w:tr w:rsidR="00735269" w:rsidRPr="00AF53B7" w14:paraId="065BA98D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9742572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4"/>
                <w:sz w:val="24"/>
                <w:szCs w:val="18"/>
                <w:lang w:eastAsia="fr-F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7CD6619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SimSun"/>
                <w:lang w:val="en-FI" w:eastAsia="en-FI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2A533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*12*SCS)/2+5.22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8606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≥5.4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654AF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A4</w:t>
            </w:r>
          </w:p>
        </w:tc>
      </w:tr>
      <w:tr w:rsidR="00735269" w:rsidRPr="00AF53B7" w14:paraId="79E0D9E1" w14:textId="77777777" w:rsidTr="00FC6C57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42FF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0AA83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A3BA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≤7.92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E79B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&lt;5.4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110D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A5</w:t>
            </w:r>
          </w:p>
        </w:tc>
      </w:tr>
      <w:tr w:rsidR="00735269" w:rsidRPr="00AF53B7" w14:paraId="2A49C7A5" w14:textId="77777777" w:rsidTr="00FC6C57">
        <w:trPr>
          <w:trHeight w:val="20"/>
          <w:jc w:val="center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421386A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40</w:t>
            </w:r>
          </w:p>
        </w:tc>
        <w:tc>
          <w:tcPr>
            <w:tcW w:w="18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0221562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703~7</w:t>
            </w:r>
            <w:r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4</w:t>
            </w: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53F34427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≥</w:t>
            </w:r>
            <w:r w:rsidRPr="00BB6ED8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0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68A5D2B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&gt; 5.5, ≥ 0.9*12*SCS*</w:t>
            </w:r>
            <w:proofErr w:type="spellStart"/>
            <w:r w:rsidRPr="00BB6ED8">
              <w:rPr>
                <w:rFonts w:ascii="Arial" w:hAnsi="Arial" w:cs="Arial"/>
                <w:sz w:val="18"/>
                <w:szCs w:val="18"/>
              </w:rPr>
              <w:t>RBstart</w:t>
            </w:r>
            <w:proofErr w:type="spellEnd"/>
            <w:r w:rsidRPr="00BB6ED8">
              <w:rPr>
                <w:rFonts w:ascii="Arial" w:hAnsi="Arial" w:cs="Arial"/>
                <w:sz w:val="18"/>
                <w:szCs w:val="18"/>
              </w:rPr>
              <w:t xml:space="preserve"> – 3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52512A9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A6</w:t>
            </w:r>
          </w:p>
        </w:tc>
      </w:tr>
      <w:tr w:rsidR="00735269" w:rsidRPr="00AF53B7" w14:paraId="16383527" w14:textId="77777777" w:rsidTr="00FC6C57">
        <w:trPr>
          <w:trHeight w:val="20"/>
          <w:jc w:val="center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6B7CCE4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030CC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460E201C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≥</w:t>
            </w:r>
            <w:r w:rsidRPr="00BB6ED8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0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F2A8A4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≤ 5.5, ≤ -4*12*SCS*</w:t>
            </w:r>
            <w:proofErr w:type="spellStart"/>
            <w:r w:rsidRPr="00BB6ED8">
              <w:rPr>
                <w:rFonts w:ascii="Arial" w:hAnsi="Arial" w:cs="Arial"/>
                <w:sz w:val="18"/>
                <w:szCs w:val="18"/>
              </w:rPr>
              <w:t>RBstart</w:t>
            </w:r>
            <w:proofErr w:type="spellEnd"/>
            <w:r w:rsidRPr="00BB6ED8">
              <w:rPr>
                <w:rFonts w:ascii="Arial" w:hAnsi="Arial" w:cs="Arial"/>
                <w:sz w:val="18"/>
                <w:szCs w:val="18"/>
              </w:rPr>
              <w:t xml:space="preserve"> + 45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63C6695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A7</w:t>
            </w:r>
          </w:p>
        </w:tc>
      </w:tr>
    </w:tbl>
    <w:p w14:paraId="055BD68A" w14:textId="77777777" w:rsidR="00735269" w:rsidRDefault="00735269" w:rsidP="00735269">
      <w:pPr>
        <w:rPr>
          <w:b/>
          <w:bCs/>
        </w:rPr>
      </w:pPr>
    </w:p>
    <w:p w14:paraId="2F42168B" w14:textId="77777777" w:rsidR="00735269" w:rsidRDefault="00735269" w:rsidP="00735269">
      <w:pPr>
        <w:rPr>
          <w:b/>
          <w:bCs/>
        </w:rPr>
      </w:pPr>
    </w:p>
    <w:p w14:paraId="1567A4FF" w14:textId="000D2842" w:rsidR="00735269" w:rsidRPr="00AF53B7" w:rsidRDefault="00735269" w:rsidP="00735269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r w:rsidR="00786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6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: A-MPR values for PC3 NS_18. The new entries are marked with yellow </w:t>
      </w:r>
      <w:proofErr w:type="spellStart"/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color</w:t>
      </w:r>
      <w:proofErr w:type="spellEnd"/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5"/>
        <w:gridCol w:w="857"/>
        <w:gridCol w:w="607"/>
        <w:gridCol w:w="568"/>
        <w:gridCol w:w="1082"/>
        <w:gridCol w:w="1082"/>
        <w:gridCol w:w="1082"/>
        <w:gridCol w:w="1082"/>
        <w:gridCol w:w="1082"/>
        <w:gridCol w:w="1082"/>
      </w:tblGrid>
      <w:tr w:rsidR="00735269" w:rsidRPr="00AF53B7" w14:paraId="442403D2" w14:textId="77777777" w:rsidTr="00FC6C57">
        <w:trPr>
          <w:trHeight w:val="70"/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4317D9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Modulation/Waveform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39ABD11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A1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82156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A2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7C28C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A3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340BC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A4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B52D8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A5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E9FA7FF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</w:t>
            </w:r>
            <w:r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6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 xml:space="preserve">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DFCBE7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</w:t>
            </w:r>
            <w:r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7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 xml:space="preserve"> (dB)</w:t>
            </w:r>
          </w:p>
        </w:tc>
      </w:tr>
      <w:tr w:rsidR="00735269" w:rsidRPr="00AF53B7" w14:paraId="04A70EAE" w14:textId="77777777" w:rsidTr="00FC6C57">
        <w:trPr>
          <w:jc w:val="center"/>
        </w:trPr>
        <w:tc>
          <w:tcPr>
            <w:tcW w:w="0" w:type="auto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35D4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00EBD1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Outer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0791A0F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zh-CN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zh-CN"/>
                <w14:ligatures w14:val="standardContextual"/>
              </w:rPr>
              <w:t>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E9913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Inner/Outer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747D5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F9395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19841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FEC4244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5B6E61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</w:tr>
      <w:tr w:rsidR="00735269" w:rsidRPr="00AF53B7" w14:paraId="3A5458FA" w14:textId="77777777" w:rsidTr="00FC6C57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7EACD6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6B7F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Pi/2 BPSK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395D615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E6D21A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4BB1AB1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FE330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F875E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D0CB9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21FD03A" w14:textId="77777777" w:rsidR="00735269" w:rsidRPr="00C87AA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9840F85" w14:textId="77777777" w:rsidR="00735269" w:rsidRPr="00C92D3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735269" w:rsidRPr="00AF53B7" w14:paraId="5CA0C467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E64BB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427C4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0AA6541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F4873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4F41DC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280CA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79371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42FC1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CCEDC6C" w14:textId="77777777" w:rsidR="00735269" w:rsidRPr="00C87AA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6EAE6AF" w14:textId="77777777" w:rsidR="00735269" w:rsidRPr="00C92D3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735269" w:rsidRPr="00AF53B7" w14:paraId="247A7CD6" w14:textId="77777777" w:rsidTr="00FC6C57">
        <w:trPr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9B94C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7B60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9FF815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129D8F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47334972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9573B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85943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92EBA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B681773" w14:textId="77777777" w:rsidR="00735269" w:rsidRPr="00C87AA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3587B2E" w14:textId="77777777" w:rsidR="00735269" w:rsidRPr="00C92D3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2.5</w:t>
            </w:r>
          </w:p>
        </w:tc>
      </w:tr>
      <w:tr w:rsidR="00735269" w:rsidRPr="00AF53B7" w14:paraId="36427576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13F19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7EB2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874DA9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F3694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61B14D4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FAAD6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DC397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946DC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E44614F" w14:textId="77777777" w:rsidR="00735269" w:rsidRPr="00C87AA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055CA66" w14:textId="77777777" w:rsidR="00735269" w:rsidRPr="00C92D3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</w:p>
        </w:tc>
      </w:tr>
      <w:tr w:rsidR="00735269" w:rsidRPr="00AF53B7" w14:paraId="1E3C5A64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0F18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DC032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7AA3324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CDA2C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8EB121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22267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29A35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6BA50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6A703BE" w14:textId="77777777" w:rsidR="00735269" w:rsidRPr="00C87AA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04766B8" w14:textId="77777777" w:rsidR="00735269" w:rsidRPr="00C92D3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</w:p>
        </w:tc>
      </w:tr>
      <w:tr w:rsidR="00735269" w:rsidRPr="00AF53B7" w14:paraId="424EF3E7" w14:textId="77777777" w:rsidTr="00FC6C57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C6474F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CP-OFDM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8CC6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71F651A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A6488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3339685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64B0C4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DE1CE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07B19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B35E339" w14:textId="77777777" w:rsidR="00735269" w:rsidRPr="00C87AA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D5ADFF8" w14:textId="77777777" w:rsidR="00735269" w:rsidRPr="00C92D3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3.5</w:t>
            </w:r>
          </w:p>
        </w:tc>
      </w:tr>
      <w:tr w:rsidR="00735269" w:rsidRPr="00AF53B7" w14:paraId="589CBC11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EFB15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3614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046882C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6D711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998820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C13E5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81ED8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82C81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D42BEB3" w14:textId="77777777" w:rsidR="00735269" w:rsidRPr="00C87AA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49A9040" w14:textId="77777777" w:rsidR="00735269" w:rsidRPr="00C92D3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3.5</w:t>
            </w:r>
          </w:p>
        </w:tc>
      </w:tr>
      <w:tr w:rsidR="00735269" w:rsidRPr="00AF53B7" w14:paraId="4269D84A" w14:textId="77777777" w:rsidTr="00FC6C57">
        <w:trPr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E7C9B2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16C42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6512FB7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5.5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45D5C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626189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8.5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89492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C7DB73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3A776F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F04C10D" w14:textId="77777777" w:rsidR="00735269" w:rsidRPr="00C87AA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46F06EF" w14:textId="77777777" w:rsidR="00735269" w:rsidRPr="00C92D3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</w:p>
        </w:tc>
      </w:tr>
      <w:tr w:rsidR="00735269" w:rsidRPr="00AF53B7" w14:paraId="3346B800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B6413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B1AE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4F23B5E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8.5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662B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805F3B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11.5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63F9F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7958F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55D1B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7.5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25B5437" w14:textId="77777777" w:rsidR="00735269" w:rsidRPr="00C87AA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4BA89D5" w14:textId="77777777" w:rsidR="00735269" w:rsidRPr="00C92D39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</w:p>
        </w:tc>
      </w:tr>
      <w:tr w:rsidR="00735269" w:rsidRPr="00AF53B7" w14:paraId="3A61EE5E" w14:textId="77777777" w:rsidTr="00FC6C57">
        <w:trPr>
          <w:jc w:val="center"/>
        </w:trPr>
        <w:tc>
          <w:tcPr>
            <w:tcW w:w="0" w:type="auto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0DA92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NOTE 1: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Void</w:t>
            </w:r>
          </w:p>
          <w:p w14:paraId="161EE5C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NOTE 2: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Void</w:t>
            </w:r>
          </w:p>
        </w:tc>
      </w:tr>
    </w:tbl>
    <w:p w14:paraId="72A3106A" w14:textId="77777777" w:rsidR="00735269" w:rsidRPr="00735269" w:rsidRDefault="00735269" w:rsidP="00944692"/>
    <w:p w14:paraId="28D6F1C8" w14:textId="79FD66EB" w:rsidR="0073496C" w:rsidRDefault="00C77842" w:rsidP="0073496C">
      <w:pPr>
        <w:pStyle w:val="Heading1"/>
      </w:pPr>
      <w:r>
        <w:t>3</w:t>
      </w:r>
      <w:r w:rsidR="0073496C">
        <w:tab/>
        <w:t>Conclusion</w:t>
      </w:r>
      <w:r w:rsidR="00F1354A">
        <w:t>s</w:t>
      </w:r>
    </w:p>
    <w:p w14:paraId="20B6AD10" w14:textId="27B79716" w:rsidR="00467DAB" w:rsidRDefault="00090179" w:rsidP="00944692">
      <w:r>
        <w:t>We have performed simulations to determine the A-MPR for n28 for NS_17 and NS_18. Based on our simulations we have made the following proposals.</w:t>
      </w:r>
    </w:p>
    <w:p w14:paraId="0CC73499" w14:textId="77777777" w:rsidR="00090179" w:rsidRDefault="00090179" w:rsidP="00090179">
      <w:pPr>
        <w:rPr>
          <w:b/>
          <w:bCs/>
        </w:rPr>
      </w:pPr>
      <w:r w:rsidRPr="00C21E09">
        <w:rPr>
          <w:b/>
          <w:bCs/>
        </w:rPr>
        <w:t>Proposal 1: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2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17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1</w:t>
      </w:r>
      <w:r w:rsidRPr="00C21E09">
        <w:rPr>
          <w:b/>
          <w:bCs/>
        </w:rPr>
        <w:t xml:space="preserve"> and </w:t>
      </w:r>
      <w:r>
        <w:rPr>
          <w:b/>
          <w:bCs/>
        </w:rPr>
        <w:t>2</w:t>
      </w:r>
      <w:r w:rsidRPr="00C21E09">
        <w:rPr>
          <w:b/>
          <w:bCs/>
        </w:rPr>
        <w:t xml:space="preserve">.  </w:t>
      </w:r>
    </w:p>
    <w:p w14:paraId="34F8AC4F" w14:textId="42F7165C" w:rsidR="00335E44" w:rsidRDefault="00335E44" w:rsidP="00090179">
      <w:pPr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2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18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3</w:t>
      </w:r>
      <w:r w:rsidRPr="00C21E09">
        <w:rPr>
          <w:b/>
          <w:bCs/>
        </w:rPr>
        <w:t xml:space="preserve"> and </w:t>
      </w:r>
      <w:r>
        <w:rPr>
          <w:b/>
          <w:bCs/>
        </w:rPr>
        <w:t>4</w:t>
      </w:r>
      <w:r w:rsidRPr="00C21E09">
        <w:rPr>
          <w:b/>
          <w:bCs/>
        </w:rPr>
        <w:t xml:space="preserve">.  </w:t>
      </w:r>
    </w:p>
    <w:p w14:paraId="1FA562EE" w14:textId="74342A10" w:rsidR="00335E44" w:rsidRDefault="00335E44" w:rsidP="00090179">
      <w:pPr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3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3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18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5</w:t>
      </w:r>
      <w:r w:rsidRPr="00C21E09">
        <w:rPr>
          <w:b/>
          <w:bCs/>
        </w:rPr>
        <w:t xml:space="preserve"> and </w:t>
      </w:r>
      <w:r>
        <w:rPr>
          <w:b/>
          <w:bCs/>
        </w:rPr>
        <w:t>6</w:t>
      </w:r>
      <w:r w:rsidRPr="00C21E09">
        <w:rPr>
          <w:b/>
          <w:bCs/>
        </w:rPr>
        <w:t xml:space="preserve">.  </w:t>
      </w:r>
    </w:p>
    <w:p w14:paraId="4EF430DF" w14:textId="77777777" w:rsidR="005A05AA" w:rsidRPr="004E0120" w:rsidRDefault="005A05AA" w:rsidP="00090179">
      <w:pPr>
        <w:rPr>
          <w:b/>
          <w:bCs/>
        </w:rPr>
      </w:pPr>
    </w:p>
    <w:p w14:paraId="51398355" w14:textId="77777777" w:rsidR="00090179" w:rsidRDefault="00090179" w:rsidP="00090179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n28 PC2 NS_17.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090179" w14:paraId="0B55250C" w14:textId="77777777" w:rsidTr="00E5795E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04519" w14:textId="77777777" w:rsidR="00090179" w:rsidRDefault="00090179" w:rsidP="00E5795E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7952B" w14:textId="77777777" w:rsidR="00090179" w:rsidRDefault="00090179" w:rsidP="00E5795E">
            <w:pPr>
              <w:pStyle w:val="TAH"/>
            </w:pPr>
            <w:r>
              <w:t xml:space="preserve">Carrier </w:t>
            </w:r>
            <w:proofErr w:type="spellStart"/>
            <w:r>
              <w:t>Center</w:t>
            </w:r>
            <w:proofErr w:type="spellEnd"/>
            <w:r>
              <w:t xml:space="preserve">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2583A" w14:textId="77777777" w:rsidR="00090179" w:rsidRDefault="00090179" w:rsidP="00E5795E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F9F76" w14:textId="77777777" w:rsidR="00090179" w:rsidRDefault="00090179" w:rsidP="00E5795E">
            <w:pPr>
              <w:pStyle w:val="TAH"/>
            </w:pPr>
            <w:r>
              <w:t>A-MPR</w:t>
            </w:r>
          </w:p>
        </w:tc>
      </w:tr>
      <w:tr w:rsidR="00090179" w14:paraId="2B8FF986" w14:textId="77777777" w:rsidTr="00E5795E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AF328" w14:textId="77777777" w:rsidR="00090179" w:rsidRDefault="00090179" w:rsidP="00E5795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F2F67" w14:textId="77777777" w:rsidR="00090179" w:rsidRDefault="00090179" w:rsidP="00E5795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A7581" w14:textId="77777777" w:rsidR="00090179" w:rsidRDefault="00090179" w:rsidP="00E5795E">
            <w:pPr>
              <w:pStyle w:val="TAH"/>
            </w:pPr>
            <w:proofErr w:type="spellStart"/>
            <w:r>
              <w:t>RB</w:t>
            </w:r>
            <w:r>
              <w:rPr>
                <w:vertAlign w:val="subscript"/>
              </w:rPr>
              <w:t>start</w:t>
            </w:r>
            <w:proofErr w:type="spellEnd"/>
            <w:r>
              <w:t>*12*SCS</w:t>
            </w:r>
          </w:p>
          <w:p w14:paraId="1F5AD611" w14:textId="77777777" w:rsidR="00090179" w:rsidRDefault="00090179" w:rsidP="00E5795E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31BEB" w14:textId="77777777" w:rsidR="00090179" w:rsidRDefault="00090179" w:rsidP="00E5795E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0FE30D18" w14:textId="77777777" w:rsidR="00090179" w:rsidRDefault="00090179" w:rsidP="00E5795E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A1BFA" w14:textId="77777777" w:rsidR="00090179" w:rsidRDefault="00090179" w:rsidP="00E5795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090179" w14:paraId="6D2A6121" w14:textId="77777777" w:rsidTr="00E5795E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449E5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0</w:t>
            </w:r>
            <w:r w:rsidRPr="002307FD">
              <w:rPr>
                <w:rFonts w:cs="Arial"/>
                <w:szCs w:val="18"/>
              </w:rPr>
              <w:t xml:space="preserve">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3A338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728.18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96AB1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3.1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EEFDB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0.6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+ 5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45916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090179" w14:paraId="5FD22D16" w14:textId="77777777" w:rsidTr="00E5795E">
        <w:trPr>
          <w:trHeight w:val="20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D1B6A" w14:textId="77777777" w:rsidR="00090179" w:rsidRPr="002307FD" w:rsidRDefault="00090179" w:rsidP="00E5795E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15EB0" w14:textId="77777777" w:rsidR="00090179" w:rsidRPr="002307FD" w:rsidRDefault="00090179" w:rsidP="00E5795E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A7414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0.4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42412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-</w:t>
            </w:r>
            <w:r>
              <w:rPr>
                <w:rFonts w:cs="Arial"/>
                <w:szCs w:val="18"/>
              </w:rPr>
              <w:t>2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8834F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</w:tbl>
    <w:p w14:paraId="1D189876" w14:textId="77777777" w:rsidR="00090179" w:rsidRDefault="00090179" w:rsidP="00090179">
      <w:pPr>
        <w:rPr>
          <w:b/>
          <w:bCs/>
        </w:rPr>
      </w:pPr>
    </w:p>
    <w:p w14:paraId="448ECE51" w14:textId="77777777" w:rsidR="00161EAB" w:rsidRDefault="00161EAB" w:rsidP="00161EAB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n28 PC2 NS_17.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1111"/>
        <w:gridCol w:w="1111"/>
      </w:tblGrid>
      <w:tr w:rsidR="00161EAB" w14:paraId="78A76AF3" w14:textId="77777777" w:rsidTr="003F510F">
        <w:trPr>
          <w:jc w:val="center"/>
        </w:trPr>
        <w:tc>
          <w:tcPr>
            <w:tcW w:w="0" w:type="auto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8DDEBB" w14:textId="77777777" w:rsidR="00161EAB" w:rsidRDefault="00161EAB" w:rsidP="003F510F">
            <w:pPr>
              <w:pStyle w:val="TAH"/>
            </w:pPr>
            <w:r>
              <w:lastRenderedPageBreak/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67597" w14:textId="77777777" w:rsidR="00161EAB" w:rsidRDefault="00161EAB" w:rsidP="003F510F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9EA88" w14:textId="77777777" w:rsidR="00161EAB" w:rsidRDefault="00161EAB" w:rsidP="003F510F">
            <w:pPr>
              <w:pStyle w:val="TAH"/>
            </w:pPr>
            <w:r>
              <w:t>A2</w:t>
            </w:r>
          </w:p>
        </w:tc>
      </w:tr>
      <w:tr w:rsidR="00161EAB" w14:paraId="56B59150" w14:textId="77777777" w:rsidTr="003F510F">
        <w:trPr>
          <w:jc w:val="center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EDCBF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75797" w14:textId="77777777" w:rsidR="00161EAB" w:rsidRDefault="00161EAB" w:rsidP="003F510F">
            <w:pPr>
              <w:pStyle w:val="TAH"/>
            </w:pPr>
            <w:r>
              <w:t>Outer/Inner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80B48" w14:textId="77777777" w:rsidR="00161EAB" w:rsidRDefault="00161EAB" w:rsidP="003F510F">
            <w:pPr>
              <w:pStyle w:val="TAH"/>
            </w:pPr>
            <w:r>
              <w:t>Outer/Inner</w:t>
            </w:r>
          </w:p>
        </w:tc>
      </w:tr>
      <w:tr w:rsidR="00161EAB" w14:paraId="51437128" w14:textId="77777777" w:rsidTr="003F510F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9480D5" w14:textId="77777777" w:rsidR="00161EAB" w:rsidRDefault="00161EAB" w:rsidP="003F510F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1F2BE4" w14:textId="77777777" w:rsidR="00161EAB" w:rsidRDefault="00161EAB" w:rsidP="003F510F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0E3B2BB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A4C6ECD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</w:tr>
      <w:tr w:rsidR="00161EAB" w14:paraId="43ED24FA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58FEB3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2FD379" w14:textId="77777777" w:rsidR="00161EAB" w:rsidRDefault="00161EAB" w:rsidP="003F510F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DD09682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62AD2FD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161EAB" w14:paraId="08861EA5" w14:textId="77777777" w:rsidTr="003F510F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B06854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9F52BB" w14:textId="77777777" w:rsidR="00161EAB" w:rsidRDefault="00161EAB" w:rsidP="003F510F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0359F49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42C74B6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161EAB" w14:paraId="6A28A37C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526015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3CCBB0" w14:textId="77777777" w:rsidR="00161EAB" w:rsidRDefault="00161EAB" w:rsidP="003F510F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A5EF268" w14:textId="77777777" w:rsidR="00161EAB" w:rsidRPr="00EF476C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78666F6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161EAB" w14:paraId="5131D73F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14CE20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3461B1" w14:textId="77777777" w:rsidR="00161EAB" w:rsidRDefault="00161EAB" w:rsidP="003F510F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D948263" w14:textId="77777777" w:rsidR="00161EAB" w:rsidRDefault="00161EAB" w:rsidP="003F510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55B0DEB" w14:textId="77777777" w:rsidR="00161EAB" w:rsidRDefault="00161EAB" w:rsidP="003F510F">
            <w:pPr>
              <w:pStyle w:val="TAC"/>
              <w:rPr>
                <w:rFonts w:cs="Arial"/>
              </w:rPr>
            </w:pPr>
          </w:p>
        </w:tc>
      </w:tr>
      <w:tr w:rsidR="00161EAB" w14:paraId="775131E2" w14:textId="77777777" w:rsidTr="003F510F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01B74CA" w14:textId="77777777" w:rsidR="00161EAB" w:rsidRDefault="00161EAB" w:rsidP="003F510F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5C2840" w14:textId="77777777" w:rsidR="00161EAB" w:rsidRDefault="00161EAB" w:rsidP="003F510F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280E1F0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5688F60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</w:tr>
      <w:tr w:rsidR="00161EAB" w14:paraId="108CA61A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0F3AD68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501D77" w14:textId="77777777" w:rsidR="00161EAB" w:rsidRDefault="00161EAB" w:rsidP="003F510F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F8717ED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CADBF31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161EAB" w14:paraId="59C1B9D0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ECCEB1D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64B62B" w14:textId="77777777" w:rsidR="00161EAB" w:rsidRDefault="00161EAB" w:rsidP="003F510F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0AD4233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1D1694F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161EAB" w14:paraId="29B04C69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80250A8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DD23B0" w14:textId="77777777" w:rsidR="00161EAB" w:rsidRDefault="00161EAB" w:rsidP="003F510F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DAEC4B8" w14:textId="77777777" w:rsidR="00161EAB" w:rsidRDefault="00161EAB" w:rsidP="003F510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4BDA001" w14:textId="77777777" w:rsidR="00161EAB" w:rsidRDefault="00161EAB" w:rsidP="003F510F">
            <w:pPr>
              <w:pStyle w:val="TAC"/>
              <w:rPr>
                <w:rFonts w:cs="Arial"/>
              </w:rPr>
            </w:pPr>
          </w:p>
        </w:tc>
      </w:tr>
    </w:tbl>
    <w:p w14:paraId="5C9E8266" w14:textId="77777777" w:rsidR="00BA782E" w:rsidRDefault="00BA782E" w:rsidP="00090179">
      <w:pPr>
        <w:rPr>
          <w:b/>
          <w:bCs/>
        </w:rPr>
      </w:pPr>
    </w:p>
    <w:p w14:paraId="0B65A29C" w14:textId="77777777" w:rsidR="00090179" w:rsidRDefault="00090179" w:rsidP="00090179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n28 PC2 NS_18.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090179" w14:paraId="3DE55FF3" w14:textId="77777777" w:rsidTr="00E5795E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BFE08" w14:textId="77777777" w:rsidR="00090179" w:rsidRDefault="00090179" w:rsidP="00E5795E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D5E10" w14:textId="77777777" w:rsidR="00090179" w:rsidRDefault="00090179" w:rsidP="00E5795E">
            <w:pPr>
              <w:pStyle w:val="TAH"/>
            </w:pPr>
            <w:r>
              <w:t xml:space="preserve">Carrier </w:t>
            </w:r>
            <w:proofErr w:type="spellStart"/>
            <w:r>
              <w:t>Center</w:t>
            </w:r>
            <w:proofErr w:type="spellEnd"/>
            <w:r>
              <w:t xml:space="preserve">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E4789" w14:textId="77777777" w:rsidR="00090179" w:rsidRDefault="00090179" w:rsidP="00E5795E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AFD55" w14:textId="77777777" w:rsidR="00090179" w:rsidRDefault="00090179" w:rsidP="00E5795E">
            <w:pPr>
              <w:pStyle w:val="TAH"/>
            </w:pPr>
            <w:r>
              <w:t>A-MPR</w:t>
            </w:r>
          </w:p>
        </w:tc>
      </w:tr>
      <w:tr w:rsidR="00090179" w14:paraId="543EBCDD" w14:textId="77777777" w:rsidTr="00E5795E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EBE5A" w14:textId="77777777" w:rsidR="00090179" w:rsidRDefault="00090179" w:rsidP="00E5795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94AB4" w14:textId="77777777" w:rsidR="00090179" w:rsidRDefault="00090179" w:rsidP="00E5795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3A439" w14:textId="77777777" w:rsidR="00090179" w:rsidRDefault="00090179" w:rsidP="00E5795E">
            <w:pPr>
              <w:pStyle w:val="TAH"/>
            </w:pPr>
            <w:proofErr w:type="spellStart"/>
            <w:r>
              <w:t>RB</w:t>
            </w:r>
            <w:r>
              <w:rPr>
                <w:vertAlign w:val="subscript"/>
              </w:rPr>
              <w:t>start</w:t>
            </w:r>
            <w:proofErr w:type="spellEnd"/>
            <w:r>
              <w:t>*12*SCS</w:t>
            </w:r>
          </w:p>
          <w:p w14:paraId="17AFE777" w14:textId="77777777" w:rsidR="00090179" w:rsidRDefault="00090179" w:rsidP="00E5795E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F8204" w14:textId="77777777" w:rsidR="00090179" w:rsidRDefault="00090179" w:rsidP="00E5795E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4F3BBFB9" w14:textId="77777777" w:rsidR="00090179" w:rsidRDefault="00090179" w:rsidP="00E5795E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7081B" w14:textId="77777777" w:rsidR="00090179" w:rsidRDefault="00090179" w:rsidP="00E5795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090179" w14:paraId="5A24BACD" w14:textId="77777777" w:rsidTr="00E5795E">
        <w:trPr>
          <w:trHeight w:val="20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047F3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 MHz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4EAB4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07.34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CC26C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0.36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B8A90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FB4B8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090179" w14:paraId="5E396C3B" w14:textId="77777777" w:rsidTr="00E5795E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E1F4102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0DD134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AE57EC">
              <w:rPr>
                <w:rFonts w:eastAsia="MS PGothic" w:cs="Arial"/>
                <w:kern w:val="24"/>
                <w:szCs w:val="18"/>
                <w:lang w:val="en-US" w:eastAsia="ja-JP"/>
              </w:rPr>
              <w:t>716.4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9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F8BCF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36ED2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3.6,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0.75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3.06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F5A57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090179" w14:paraId="36846B6E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FA0F37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268D85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FE74F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979D3" w14:textId="77777777" w:rsidR="00090179" w:rsidRPr="00D43A22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3.6,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-4.75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7.02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34900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0179" w14:paraId="6B201530" w14:textId="77777777" w:rsidTr="00E5795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1A1A0E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663C51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15.5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4AFDD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B9338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3.6,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0.75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2.6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B8E55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090179" w14:paraId="2A714138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D9C920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059FAC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B7B88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EAF0E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3.6,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-4.75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E6AB9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0179" w14:paraId="0A15B5D5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DFC2E8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4515A7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15.5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E03967">
              <w:rPr>
                <w:rFonts w:eastAsia="MS PGothic" w:cs="Arial"/>
                <w:kern w:val="24"/>
                <w:szCs w:val="18"/>
                <w:lang w:eastAsia="ja-JP"/>
              </w:rPr>
              <w:t>725.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C5333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0B9D3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0.7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5.5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59584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090179" w14:paraId="20A9235A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ED6DCA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99CE2E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76E7C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67897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-2.5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3.7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D2820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0179" w14:paraId="4A741DDA" w14:textId="77777777" w:rsidTr="00E5795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BDF15D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E14311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723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6CB8C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BBB1C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4.5,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0.9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1.3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607C0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A6</w:t>
            </w:r>
          </w:p>
        </w:tc>
      </w:tr>
      <w:tr w:rsidR="00090179" w14:paraId="0C7146BD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AA0A83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622706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FC615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ED040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4.5,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-4.8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22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7D8B4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0179" w14:paraId="341997F2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B36FDD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D75BC2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23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D54AF">
              <w:rPr>
                <w:rFonts w:eastAsia="MS PGothic" w:cs="Arial"/>
                <w:kern w:val="24"/>
                <w:szCs w:val="18"/>
                <w:lang w:eastAsia="ja-JP"/>
              </w:rPr>
              <w:t>733.2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7FFAA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7DC98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0.7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6AA22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  <w:tr w:rsidR="00090179" w14:paraId="0CA376E1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E6DE3A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84391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4EC1D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2F796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-2.5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3.5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13AA4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0179" w14:paraId="69F7285D" w14:textId="77777777" w:rsidTr="00E5795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144C48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BF6F5B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725.5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1F99A6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659DB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>
              <w:rPr>
                <w:rFonts w:cs="Arial"/>
                <w:szCs w:val="18"/>
              </w:rPr>
              <w:t xml:space="preserve"> 5.0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0.9*</w:t>
            </w:r>
            <w:r w:rsidRPr="002307FD">
              <w:rPr>
                <w:rFonts w:cs="Arial"/>
                <w:szCs w:val="18"/>
              </w:rPr>
              <w:t>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0.5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21D9F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A8</w:t>
            </w:r>
          </w:p>
        </w:tc>
      </w:tr>
      <w:tr w:rsidR="00090179" w14:paraId="7A7CB3B7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D45C30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E1868F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41615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00077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5.0,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-6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37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EB117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0179" w14:paraId="4F296F15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077722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720C5F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25.5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D54AF">
              <w:rPr>
                <w:rFonts w:eastAsia="MS PGothic" w:cs="Arial"/>
                <w:kern w:val="24"/>
                <w:szCs w:val="18"/>
                <w:lang w:eastAsia="ja-JP"/>
              </w:rPr>
              <w:t>73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5.5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517B1E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D093C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0.6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9.5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82CBF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A9</w:t>
            </w:r>
          </w:p>
        </w:tc>
      </w:tr>
      <w:tr w:rsidR="00090179" w14:paraId="489B0E3E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974E5A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A57E61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EE251C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25CCC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-2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EA55F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0179" w14:paraId="01733E74" w14:textId="77777777" w:rsidTr="00E5795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7E4D77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6ED27B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728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8D8316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ACAFE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>
              <w:rPr>
                <w:rFonts w:cs="Arial"/>
                <w:szCs w:val="18"/>
              </w:rPr>
              <w:t xml:space="preserve"> 5.0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0.9*</w:t>
            </w:r>
            <w:r w:rsidRPr="002307FD">
              <w:rPr>
                <w:rFonts w:cs="Arial"/>
                <w:szCs w:val="18"/>
              </w:rPr>
              <w:t>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1.0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A509C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A10</w:t>
            </w:r>
          </w:p>
        </w:tc>
      </w:tr>
      <w:tr w:rsidR="00090179" w14:paraId="273DD532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2F8A15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D12C55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9EA2FA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F3273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5.0,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F599E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0179" w14:paraId="19E18BB0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28ADFE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A7A00C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≥ 728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B3BDBC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292CF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>
              <w:rPr>
                <w:rFonts w:cs="Arial"/>
                <w:szCs w:val="18"/>
              </w:rPr>
              <w:t xml:space="preserve"> 9.0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0.8*</w:t>
            </w:r>
            <w:r w:rsidRPr="002307FD">
              <w:rPr>
                <w:rFonts w:cs="Arial"/>
                <w:szCs w:val="18"/>
              </w:rPr>
              <w:t>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+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8.0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71446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A11</w:t>
            </w:r>
          </w:p>
        </w:tc>
      </w:tr>
      <w:tr w:rsidR="00090179" w14:paraId="2A4C7210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B892A2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DE5DCB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C101D9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0B827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9.0,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-3.5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17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56D3C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0179" w14:paraId="7407BB18" w14:textId="77777777" w:rsidTr="00E5795E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C08C6E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D82FC6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= 723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ADBAA4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DD4C9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>
              <w:rPr>
                <w:rFonts w:cs="Arial"/>
                <w:szCs w:val="18"/>
              </w:rPr>
              <w:t xml:space="preserve"> 6.0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, </w:t>
            </w: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0.9*</w:t>
            </w:r>
            <w:r w:rsidRPr="002307FD">
              <w:rPr>
                <w:rFonts w:cs="Arial"/>
                <w:szCs w:val="18"/>
              </w:rPr>
              <w:t>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8E720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A10</w:t>
            </w:r>
          </w:p>
        </w:tc>
      </w:tr>
      <w:tr w:rsidR="00090179" w14:paraId="1F86A2FF" w14:textId="77777777" w:rsidTr="00E5795E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A18D50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B7312C" w14:textId="77777777" w:rsidR="00090179" w:rsidRPr="001C2ABA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E6292A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63BB4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6.0,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-4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</w:t>
            </w:r>
            <w:r>
              <w:rPr>
                <w:rFonts w:cs="Arial"/>
                <w:szCs w:val="18"/>
              </w:rPr>
              <w:t xml:space="preserve"> 45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D1D37" w14:textId="77777777" w:rsidR="00090179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A12</w:t>
            </w:r>
          </w:p>
        </w:tc>
      </w:tr>
    </w:tbl>
    <w:p w14:paraId="0B27DD38" w14:textId="77777777" w:rsidR="00090179" w:rsidRDefault="00090179" w:rsidP="00090179">
      <w:pPr>
        <w:rPr>
          <w:b/>
          <w:bCs/>
        </w:rPr>
      </w:pPr>
    </w:p>
    <w:p w14:paraId="135E52E3" w14:textId="77777777" w:rsidR="00090179" w:rsidRDefault="00090179" w:rsidP="00090179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4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n28 PC2 NS_18.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36"/>
        <w:gridCol w:w="741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</w:tblGrid>
      <w:tr w:rsidR="00090179" w14:paraId="326E23AF" w14:textId="77777777" w:rsidTr="00E5795E">
        <w:trPr>
          <w:jc w:val="center"/>
        </w:trPr>
        <w:tc>
          <w:tcPr>
            <w:tcW w:w="6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E8204" w14:textId="77777777" w:rsidR="00090179" w:rsidRDefault="00090179" w:rsidP="00E5795E">
            <w:pPr>
              <w:pStyle w:val="TAH"/>
            </w:pPr>
            <w:r>
              <w:t>Modulation/Waveform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EAC17" w14:textId="77777777" w:rsidR="00090179" w:rsidRDefault="00090179" w:rsidP="00E5795E">
            <w:pPr>
              <w:pStyle w:val="TAH"/>
            </w:pPr>
            <w:r>
              <w:t>A1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4CE9FD" w14:textId="77777777" w:rsidR="00090179" w:rsidRDefault="00090179" w:rsidP="00E5795E">
            <w:pPr>
              <w:pStyle w:val="TAH"/>
            </w:pPr>
            <w:r>
              <w:t>A2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95DA9" w14:textId="77777777" w:rsidR="00090179" w:rsidRDefault="00090179" w:rsidP="00E5795E">
            <w:pPr>
              <w:pStyle w:val="TAH"/>
            </w:pPr>
            <w:r>
              <w:t>A3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AF290" w14:textId="77777777" w:rsidR="00090179" w:rsidRDefault="00090179" w:rsidP="00E5795E">
            <w:pPr>
              <w:pStyle w:val="TAH"/>
            </w:pPr>
            <w:r>
              <w:t>A4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853CE" w14:textId="77777777" w:rsidR="00090179" w:rsidRDefault="00090179" w:rsidP="00E5795E">
            <w:pPr>
              <w:pStyle w:val="TAH"/>
            </w:pPr>
            <w:r>
              <w:t>A5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3E958" w14:textId="77777777" w:rsidR="00090179" w:rsidRDefault="00090179" w:rsidP="00E5795E">
            <w:pPr>
              <w:pStyle w:val="TAH"/>
            </w:pPr>
            <w:r>
              <w:t>A6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B90D6" w14:textId="77777777" w:rsidR="00090179" w:rsidRDefault="00090179" w:rsidP="00E5795E">
            <w:pPr>
              <w:pStyle w:val="TAH"/>
            </w:pPr>
            <w:r>
              <w:t>A7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0409A" w14:textId="77777777" w:rsidR="00090179" w:rsidRDefault="00090179" w:rsidP="00E5795E">
            <w:pPr>
              <w:pStyle w:val="TAH"/>
            </w:pPr>
            <w:r>
              <w:t>A8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B2C22" w14:textId="77777777" w:rsidR="00090179" w:rsidRDefault="00090179" w:rsidP="00E5795E">
            <w:pPr>
              <w:pStyle w:val="TAH"/>
            </w:pPr>
            <w:r>
              <w:t>A9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90C8A" w14:textId="77777777" w:rsidR="00090179" w:rsidRDefault="00090179" w:rsidP="00E5795E">
            <w:pPr>
              <w:pStyle w:val="TAH"/>
            </w:pPr>
            <w:r>
              <w:t>A10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2CB19" w14:textId="77777777" w:rsidR="00090179" w:rsidRDefault="00090179" w:rsidP="00E5795E">
            <w:pPr>
              <w:pStyle w:val="TAH"/>
            </w:pPr>
            <w:r>
              <w:t>A11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64411" w14:textId="77777777" w:rsidR="00090179" w:rsidRDefault="00090179" w:rsidP="00E5795E">
            <w:pPr>
              <w:pStyle w:val="TAH"/>
            </w:pPr>
            <w:r>
              <w:t>A12</w:t>
            </w:r>
          </w:p>
        </w:tc>
      </w:tr>
      <w:tr w:rsidR="00090179" w14:paraId="0E72694C" w14:textId="77777777" w:rsidTr="00E5795E">
        <w:trPr>
          <w:jc w:val="center"/>
        </w:trPr>
        <w:tc>
          <w:tcPr>
            <w:tcW w:w="69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BAC71" w14:textId="77777777" w:rsidR="00090179" w:rsidRDefault="00090179" w:rsidP="00E5795E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349E9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747D6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BAE91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4B1A4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3FA690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5AED0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04CDC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171F5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D9C46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0DBDC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F43C4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77C91" w14:textId="77777777" w:rsidR="00090179" w:rsidRDefault="00090179" w:rsidP="00E5795E">
            <w:pPr>
              <w:pStyle w:val="TAH"/>
            </w:pPr>
            <w:r>
              <w:t>Outer/Inner</w:t>
            </w:r>
          </w:p>
        </w:tc>
      </w:tr>
      <w:tr w:rsidR="00090179" w14:paraId="422FD287" w14:textId="77777777" w:rsidTr="00E5795E">
        <w:trPr>
          <w:jc w:val="center"/>
        </w:trPr>
        <w:tc>
          <w:tcPr>
            <w:tcW w:w="287" w:type="pct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3E38F0" w14:textId="77777777" w:rsidR="00090179" w:rsidRDefault="00090179" w:rsidP="00E5795E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1B461A" w14:textId="77777777" w:rsidR="00090179" w:rsidRDefault="00090179" w:rsidP="00E5795E">
            <w:pPr>
              <w:pStyle w:val="TAC"/>
            </w:pPr>
            <w:r>
              <w:t>PI/2 BPSK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D110A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36BF2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10F6A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90995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17C30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5F5DB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5CA25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8C36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C6D8E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3AA18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11576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1394A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090179" w14:paraId="02685104" w14:textId="77777777" w:rsidTr="00E5795E">
        <w:trPr>
          <w:jc w:val="center"/>
        </w:trPr>
        <w:tc>
          <w:tcPr>
            <w:tcW w:w="287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AC6E9E" w14:textId="77777777" w:rsidR="00090179" w:rsidRDefault="00090179" w:rsidP="00E5795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1C7A9D" w14:textId="77777777" w:rsidR="00090179" w:rsidRDefault="00090179" w:rsidP="00E5795E">
            <w:pPr>
              <w:pStyle w:val="TAC"/>
            </w:pPr>
            <w:r>
              <w:t>QPSK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8C35C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B7098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B5EB1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CA696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F8CC0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78DCB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7A21A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294F1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89EB2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CCE88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C1644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F06E6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</w:tr>
      <w:tr w:rsidR="00090179" w14:paraId="423F91EA" w14:textId="77777777" w:rsidTr="00E5795E">
        <w:trPr>
          <w:trHeight w:val="70"/>
          <w:jc w:val="center"/>
        </w:trPr>
        <w:tc>
          <w:tcPr>
            <w:tcW w:w="287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F8C76A" w14:textId="77777777" w:rsidR="00090179" w:rsidRDefault="00090179" w:rsidP="00E5795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0719DB" w14:textId="77777777" w:rsidR="00090179" w:rsidRDefault="00090179" w:rsidP="00E5795E">
            <w:pPr>
              <w:pStyle w:val="TAC"/>
            </w:pPr>
            <w:r>
              <w:t>16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7CA2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289EA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1B0BF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667F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EC9F1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5F545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F4649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83FC6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3864B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3AC49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53978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7A9F56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090179" w14:paraId="60327041" w14:textId="77777777" w:rsidTr="00E5795E">
        <w:trPr>
          <w:jc w:val="center"/>
        </w:trPr>
        <w:tc>
          <w:tcPr>
            <w:tcW w:w="287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CD9899" w14:textId="77777777" w:rsidR="00090179" w:rsidRDefault="00090179" w:rsidP="00E5795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63F036" w14:textId="77777777" w:rsidR="00090179" w:rsidRDefault="00090179" w:rsidP="00E5795E">
            <w:pPr>
              <w:pStyle w:val="TAC"/>
            </w:pPr>
            <w:r>
              <w:t>64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31E29" w14:textId="77777777" w:rsidR="00090179" w:rsidRPr="00EF476C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8DCDD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DFF8D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1820A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68DDB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CC455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4A61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425C1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94AE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A9DFD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BBD3E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7AE32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090179" w14:paraId="7EBCDC5A" w14:textId="77777777" w:rsidTr="00E5795E">
        <w:trPr>
          <w:jc w:val="center"/>
        </w:trPr>
        <w:tc>
          <w:tcPr>
            <w:tcW w:w="287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096162" w14:textId="77777777" w:rsidR="00090179" w:rsidRDefault="00090179" w:rsidP="00E5795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E99211" w14:textId="77777777" w:rsidR="00090179" w:rsidRDefault="00090179" w:rsidP="00E5795E">
            <w:pPr>
              <w:pStyle w:val="TAC"/>
            </w:pPr>
            <w:r>
              <w:t>256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5691F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EA707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A6614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AB906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8F805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F8D51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D2A6D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174D0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B018B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6EAE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E0BEB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BD6D1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</w:tr>
      <w:tr w:rsidR="00090179" w14:paraId="0727B9BA" w14:textId="77777777" w:rsidTr="00E5795E">
        <w:trPr>
          <w:jc w:val="center"/>
        </w:trPr>
        <w:tc>
          <w:tcPr>
            <w:tcW w:w="28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E5E6407" w14:textId="77777777" w:rsidR="00090179" w:rsidRDefault="00090179" w:rsidP="00E5795E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3039C8" w14:textId="77777777" w:rsidR="00090179" w:rsidRDefault="00090179" w:rsidP="00E5795E">
            <w:pPr>
              <w:pStyle w:val="TAC"/>
            </w:pPr>
            <w:r>
              <w:t>QPSK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5944F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76ED8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42DA2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77F89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482F7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0E931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BDC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2CE2F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CD417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1493B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30BDE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AF64D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090179" w14:paraId="73BAFA67" w14:textId="77777777" w:rsidTr="00E5795E">
        <w:trPr>
          <w:jc w:val="center"/>
        </w:trPr>
        <w:tc>
          <w:tcPr>
            <w:tcW w:w="28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A0CBF35" w14:textId="77777777" w:rsidR="00090179" w:rsidRDefault="00090179" w:rsidP="00E5795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10154A" w14:textId="77777777" w:rsidR="00090179" w:rsidRDefault="00090179" w:rsidP="00E5795E">
            <w:pPr>
              <w:pStyle w:val="TAC"/>
            </w:pPr>
            <w:r>
              <w:t>16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DAB32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D8BFC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00ED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58B0B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40F65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F6CD5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F0ABC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BA297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961F5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FCB7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CAD47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066F7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090179" w14:paraId="7D8440FF" w14:textId="77777777" w:rsidTr="00E5795E">
        <w:trPr>
          <w:jc w:val="center"/>
        </w:trPr>
        <w:tc>
          <w:tcPr>
            <w:tcW w:w="28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725381A" w14:textId="77777777" w:rsidR="00090179" w:rsidRDefault="00090179" w:rsidP="00E5795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E632DC" w14:textId="77777777" w:rsidR="00090179" w:rsidRDefault="00090179" w:rsidP="00E5795E">
            <w:pPr>
              <w:pStyle w:val="TAC"/>
            </w:pPr>
            <w:r>
              <w:t>64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9ED9A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CF1F4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B02A4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14816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74D3B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AB716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E9AFD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CA72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4D1A4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B57F3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9B0D0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0E37E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090179" w14:paraId="28A79999" w14:textId="77777777" w:rsidTr="00E5795E">
        <w:trPr>
          <w:jc w:val="center"/>
        </w:trPr>
        <w:tc>
          <w:tcPr>
            <w:tcW w:w="28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5BE69F3" w14:textId="77777777" w:rsidR="00090179" w:rsidRDefault="00090179" w:rsidP="00E5795E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F37E1A" w14:textId="77777777" w:rsidR="00090179" w:rsidRDefault="00090179" w:rsidP="00E5795E">
            <w:pPr>
              <w:pStyle w:val="TAC"/>
            </w:pPr>
            <w:r>
              <w:t>256 QAM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9515D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30CD1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7.5</w:t>
            </w:r>
          </w:p>
        </w:tc>
        <w:tc>
          <w:tcPr>
            <w:tcW w:w="3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F71F6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3C182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37B94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8D76D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D3169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D678E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A8754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68C11" w14:textId="77777777" w:rsidR="00090179" w:rsidRDefault="00090179" w:rsidP="00E5795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826E4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  <w:tc>
          <w:tcPr>
            <w:tcW w:w="3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8D3F2" w14:textId="77777777" w:rsidR="00090179" w:rsidRDefault="00090179" w:rsidP="00E5795E">
            <w:pPr>
              <w:pStyle w:val="TAC"/>
              <w:rPr>
                <w:rFonts w:cs="Arial"/>
              </w:rPr>
            </w:pPr>
          </w:p>
        </w:tc>
      </w:tr>
    </w:tbl>
    <w:p w14:paraId="026C19F6" w14:textId="77777777" w:rsidR="00090179" w:rsidRDefault="00090179" w:rsidP="00944692">
      <w:pPr>
        <w:rPr>
          <w:b/>
          <w:bCs/>
          <w:lang w:val="sv-SE"/>
        </w:rPr>
      </w:pPr>
    </w:p>
    <w:p w14:paraId="7F361BB4" w14:textId="77777777" w:rsidR="00335E44" w:rsidRPr="00FD5043" w:rsidRDefault="00335E44" w:rsidP="00335E44"/>
    <w:p w14:paraId="59D1C718" w14:textId="77777777" w:rsidR="00335E44" w:rsidRPr="00AF53B7" w:rsidRDefault="00335E44" w:rsidP="00335E44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lastRenderedPageBreak/>
        <w:t xml:space="preserve">Table 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5</w:t>
      </w: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: 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A-MPR regions for PC3 NS_18. The new entries are marked with yellow </w:t>
      </w:r>
      <w:proofErr w:type="spellStart"/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color</w:t>
      </w:r>
      <w:proofErr w:type="spellEnd"/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.</w:t>
      </w:r>
    </w:p>
    <w:tbl>
      <w:tblPr>
        <w:tblW w:w="84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50"/>
        <w:gridCol w:w="1891"/>
        <w:gridCol w:w="1776"/>
        <w:gridCol w:w="2695"/>
        <w:gridCol w:w="933"/>
      </w:tblGrid>
      <w:tr w:rsidR="00335E44" w:rsidRPr="00AF53B7" w14:paraId="61D5E6F6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FCFC38D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Channel Bandwidth, MHz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08DDE4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Frequency range of UL transmission bandwidth configuration, MHz</w:t>
            </w:r>
          </w:p>
        </w:tc>
        <w:tc>
          <w:tcPr>
            <w:tcW w:w="4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50C6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Regions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A09B79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A-MPR</w:t>
            </w:r>
          </w:p>
        </w:tc>
      </w:tr>
      <w:tr w:rsidR="00335E44" w:rsidRPr="00AF53B7" w14:paraId="58B3934D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A5EFB" w14:textId="77777777" w:rsidR="00335E44" w:rsidRPr="00AF53B7" w:rsidRDefault="00335E44" w:rsidP="00FC6C57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"/>
                <w:sz w:val="24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AA770" w14:textId="77777777" w:rsidR="00335E44" w:rsidRPr="00AF53B7" w:rsidRDefault="00335E44" w:rsidP="00FC6C5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SimSun"/>
                <w:lang w:val="en-FI" w:eastAsia="en-FI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64EE0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proofErr w:type="spellStart"/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RB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start</w:t>
            </w:r>
            <w:proofErr w:type="spellEnd"/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*12*SCS</w:t>
            </w:r>
          </w:p>
          <w:p w14:paraId="4FACC363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MHz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088E7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*12*SCS</w:t>
            </w:r>
          </w:p>
          <w:p w14:paraId="2820DAE3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MHz</w:t>
            </w:r>
          </w:p>
        </w:tc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A0F8F" w14:textId="77777777" w:rsidR="00335E44" w:rsidRPr="00AF53B7" w:rsidRDefault="00335E44" w:rsidP="00FC6C57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"/>
                <w:sz w:val="24"/>
                <w:szCs w:val="24"/>
                <w:lang w:eastAsia="ko-KR"/>
                <w14:ligatures w14:val="standardContextual"/>
              </w:rPr>
            </w:pPr>
          </w:p>
        </w:tc>
      </w:tr>
      <w:tr w:rsidR="00335E44" w:rsidRPr="00AF53B7" w14:paraId="753DDEDE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C26CD3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25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79B5B1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24"/>
                <w:lang w:val="en-US" w:eastAsia="ja-JP"/>
                <w14:ligatures w14:val="standardContextual"/>
              </w:rPr>
              <w:t>703~733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296D7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&gt;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*12*SCS)/2+3.6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6177F7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≥Max(0, 12*SCS*N</w:t>
            </w:r>
            <w:r w:rsidRPr="00AF53B7">
              <w:rPr>
                <w:rFonts w:ascii="Arial" w:eastAsia="Calibri" w:hAnsi="Arial"/>
                <w:kern w:val="24"/>
                <w:position w:val="-5"/>
                <w:sz w:val="18"/>
                <w:szCs w:val="24"/>
                <w:vertAlign w:val="subscript"/>
                <w:lang w:val="en-US" w:eastAsia="fr-FR"/>
                <w14:ligatures w14:val="standardContextual"/>
              </w:rPr>
              <w:t xml:space="preserve">RB </w:t>
            </w: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 xml:space="preserve">– 1.8 – 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val="en-US"/>
                <w14:ligatures w14:val="standardContextual"/>
              </w:rPr>
              <w:t xml:space="preserve"> </w:t>
            </w:r>
            <w:proofErr w:type="spellStart"/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RBstart</w:t>
            </w:r>
            <w:proofErr w:type="spellEnd"/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*12*SCS)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431F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A3</w:t>
            </w:r>
          </w:p>
        </w:tc>
      </w:tr>
      <w:tr w:rsidR="00335E44" w:rsidRPr="00AF53B7" w14:paraId="45DD3C50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9BDA71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17FB31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C4DF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*12*SCS)/2+3.6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8857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24"/>
                <w:lang w:eastAsia="fr-FR"/>
                <w14:ligatures w14:val="standardContextual"/>
              </w:rPr>
              <w:t>≥5.4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482DE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A4</w:t>
            </w:r>
          </w:p>
        </w:tc>
      </w:tr>
      <w:tr w:rsidR="00335E44" w:rsidRPr="00AF53B7" w14:paraId="24CD0262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FB5B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AC922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2D1CE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≤6.3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78503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24"/>
                <w:lang w:eastAsia="fr-FR"/>
                <w14:ligatures w14:val="standardContextual"/>
              </w:rPr>
              <w:t>&lt;5.4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667E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A5</w:t>
            </w:r>
          </w:p>
        </w:tc>
      </w:tr>
      <w:tr w:rsidR="00335E44" w:rsidRPr="00AF53B7" w14:paraId="59B3CAA6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7E11E93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30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25ED75A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703~733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86B64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&gt;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*12*SCS)/2+5.22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CB10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≥Max(0, 12*SCS*N</w:t>
            </w:r>
            <w:r w:rsidRPr="00AF53B7">
              <w:rPr>
                <w:rFonts w:ascii="Arial" w:eastAsia="Calibri" w:hAnsi="Arial"/>
                <w:kern w:val="24"/>
                <w:position w:val="-5"/>
                <w:sz w:val="18"/>
                <w:szCs w:val="18"/>
                <w:vertAlign w:val="subscript"/>
                <w:lang w:eastAsia="fr-FR"/>
                <w14:ligatures w14:val="standardContextual"/>
              </w:rPr>
              <w:t xml:space="preserve">RB </w:t>
            </w: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 xml:space="preserve">– 1.8 – 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 xml:space="preserve"> </w:t>
            </w:r>
            <w:proofErr w:type="spellStart"/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RBstart</w:t>
            </w:r>
            <w:proofErr w:type="spellEnd"/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*12*SCS)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0EB6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A3</w:t>
            </w:r>
          </w:p>
        </w:tc>
      </w:tr>
      <w:tr w:rsidR="00335E44" w:rsidRPr="00AF53B7" w14:paraId="05D9077B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1722249" w14:textId="77777777" w:rsidR="00335E44" w:rsidRPr="00AF53B7" w:rsidRDefault="00335E44" w:rsidP="00FC6C57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4"/>
                <w:sz w:val="24"/>
                <w:szCs w:val="18"/>
                <w:lang w:eastAsia="fr-F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29A3E81" w14:textId="77777777" w:rsidR="00335E44" w:rsidRPr="00AF53B7" w:rsidRDefault="00335E44" w:rsidP="00FC6C5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SimSun"/>
                <w:lang w:val="en-FI" w:eastAsia="en-FI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CE1F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*12*SCS)/2+5.22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5610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≥5.4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8080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A4</w:t>
            </w:r>
          </w:p>
        </w:tc>
      </w:tr>
      <w:tr w:rsidR="00335E44" w:rsidRPr="00AF53B7" w14:paraId="15A915B8" w14:textId="77777777" w:rsidTr="00FC6C57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0B4B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22282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28E1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≤7.92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6229C1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&lt;5.4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88E5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A5</w:t>
            </w:r>
          </w:p>
        </w:tc>
      </w:tr>
      <w:tr w:rsidR="00335E44" w:rsidRPr="00AF53B7" w14:paraId="6DACC08E" w14:textId="77777777" w:rsidTr="00FC6C57">
        <w:trPr>
          <w:trHeight w:val="20"/>
          <w:jc w:val="center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12B2E83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40</w:t>
            </w:r>
          </w:p>
        </w:tc>
        <w:tc>
          <w:tcPr>
            <w:tcW w:w="18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748384E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703~7</w:t>
            </w:r>
            <w:r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4</w:t>
            </w: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748EACF1" w14:textId="77777777" w:rsidR="00335E44" w:rsidRPr="00BB6ED8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≥</w:t>
            </w:r>
            <w:r w:rsidRPr="00BB6ED8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0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08D92B6" w14:textId="77777777" w:rsidR="00335E44" w:rsidRPr="00BB6ED8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&gt; 5.5, ≥ 0.9*12*SCS*</w:t>
            </w:r>
            <w:proofErr w:type="spellStart"/>
            <w:r w:rsidRPr="00BB6ED8">
              <w:rPr>
                <w:rFonts w:ascii="Arial" w:hAnsi="Arial" w:cs="Arial"/>
                <w:sz w:val="18"/>
                <w:szCs w:val="18"/>
              </w:rPr>
              <w:t>RBstart</w:t>
            </w:r>
            <w:proofErr w:type="spellEnd"/>
            <w:r w:rsidRPr="00BB6ED8">
              <w:rPr>
                <w:rFonts w:ascii="Arial" w:hAnsi="Arial" w:cs="Arial"/>
                <w:sz w:val="18"/>
                <w:szCs w:val="18"/>
              </w:rPr>
              <w:t xml:space="preserve"> – 3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2421F04" w14:textId="77777777" w:rsidR="00335E44" w:rsidRPr="00BB6ED8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A6</w:t>
            </w:r>
          </w:p>
        </w:tc>
      </w:tr>
      <w:tr w:rsidR="00335E44" w:rsidRPr="00AF53B7" w14:paraId="701025C0" w14:textId="77777777" w:rsidTr="00FC6C57">
        <w:trPr>
          <w:trHeight w:val="20"/>
          <w:jc w:val="center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1763FB34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1A8B7D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70A22EB6" w14:textId="77777777" w:rsidR="00335E44" w:rsidRPr="00BB6ED8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≥</w:t>
            </w:r>
            <w:r w:rsidRPr="00BB6ED8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0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8E6FA86" w14:textId="77777777" w:rsidR="00335E44" w:rsidRPr="00BB6ED8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≤ 5.5, ≤ -4*12*SCS*</w:t>
            </w:r>
            <w:proofErr w:type="spellStart"/>
            <w:r w:rsidRPr="00BB6ED8">
              <w:rPr>
                <w:rFonts w:ascii="Arial" w:hAnsi="Arial" w:cs="Arial"/>
                <w:sz w:val="18"/>
                <w:szCs w:val="18"/>
              </w:rPr>
              <w:t>RBstart</w:t>
            </w:r>
            <w:proofErr w:type="spellEnd"/>
            <w:r w:rsidRPr="00BB6ED8">
              <w:rPr>
                <w:rFonts w:ascii="Arial" w:hAnsi="Arial" w:cs="Arial"/>
                <w:sz w:val="18"/>
                <w:szCs w:val="18"/>
              </w:rPr>
              <w:t xml:space="preserve"> + 45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025AAA3" w14:textId="77777777" w:rsidR="00335E44" w:rsidRPr="00BB6ED8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A7</w:t>
            </w:r>
          </w:p>
        </w:tc>
      </w:tr>
    </w:tbl>
    <w:p w14:paraId="36851E60" w14:textId="77777777" w:rsidR="00335E44" w:rsidRDefault="00335E44" w:rsidP="00335E44">
      <w:pPr>
        <w:rPr>
          <w:b/>
          <w:bCs/>
        </w:rPr>
      </w:pPr>
    </w:p>
    <w:p w14:paraId="2BEB2ACF" w14:textId="77777777" w:rsidR="00335E44" w:rsidRDefault="00335E44" w:rsidP="00335E44">
      <w:pPr>
        <w:rPr>
          <w:b/>
          <w:bCs/>
        </w:rPr>
      </w:pPr>
    </w:p>
    <w:p w14:paraId="77D60A2F" w14:textId="77777777" w:rsidR="00335E44" w:rsidRPr="00AF53B7" w:rsidRDefault="00335E44" w:rsidP="00335E44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6: A-MPR values for PC3 NS_18. The new entries are marked with yellow </w:t>
      </w:r>
      <w:proofErr w:type="spellStart"/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color</w:t>
      </w:r>
      <w:proofErr w:type="spellEnd"/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5"/>
        <w:gridCol w:w="857"/>
        <w:gridCol w:w="607"/>
        <w:gridCol w:w="568"/>
        <w:gridCol w:w="1082"/>
        <w:gridCol w:w="1082"/>
        <w:gridCol w:w="1082"/>
        <w:gridCol w:w="1082"/>
        <w:gridCol w:w="1082"/>
        <w:gridCol w:w="1082"/>
      </w:tblGrid>
      <w:tr w:rsidR="00335E44" w:rsidRPr="00AF53B7" w14:paraId="5469767B" w14:textId="77777777" w:rsidTr="00FC6C57">
        <w:trPr>
          <w:trHeight w:val="70"/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95195BF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Modulation/Waveform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9EAB72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A1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8102D3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A2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56203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A3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1E7D00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A4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AE4A7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A5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C6C369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</w:t>
            </w:r>
            <w:r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6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 xml:space="preserve">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E76F38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</w:t>
            </w:r>
            <w:r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7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 xml:space="preserve"> (dB)</w:t>
            </w:r>
          </w:p>
        </w:tc>
      </w:tr>
      <w:tr w:rsidR="00335E44" w:rsidRPr="00AF53B7" w14:paraId="7675EDB6" w14:textId="77777777" w:rsidTr="00FC6C57">
        <w:trPr>
          <w:jc w:val="center"/>
        </w:trPr>
        <w:tc>
          <w:tcPr>
            <w:tcW w:w="0" w:type="auto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330D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48A66281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Outer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21DCEFF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zh-CN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zh-CN"/>
                <w14:ligatures w14:val="standardContextual"/>
              </w:rPr>
              <w:t>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9AE833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Inner/Outer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CAC50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F51827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AC40A7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238E7CA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C20EEC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</w:tr>
      <w:tr w:rsidR="00335E44" w:rsidRPr="00AF53B7" w14:paraId="2B4DC91F" w14:textId="77777777" w:rsidTr="00FC6C57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52D5BA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1C4F2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Pi/2 BPSK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28D695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60FA20D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40C885F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C84C3D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21B580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3CB43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5DA44C0" w14:textId="77777777" w:rsidR="00335E44" w:rsidRPr="00C87AA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18C3803" w14:textId="77777777" w:rsidR="00335E44" w:rsidRPr="00C92D3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335E44" w:rsidRPr="00AF53B7" w14:paraId="7B9DFEEC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2971D1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04AA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053D89F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E2AEB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75537C3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48FDC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3D394E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CC0FA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4820503" w14:textId="77777777" w:rsidR="00335E44" w:rsidRPr="00C87AA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B072187" w14:textId="77777777" w:rsidR="00335E44" w:rsidRPr="00C92D3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335E44" w:rsidRPr="00AF53B7" w14:paraId="2B397439" w14:textId="77777777" w:rsidTr="00FC6C57">
        <w:trPr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499D7D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BCB0E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5119C1A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27479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1F315FF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9FA7CF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F597AE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C89BD7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B0F78B3" w14:textId="77777777" w:rsidR="00335E44" w:rsidRPr="00C87AA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B962C97" w14:textId="77777777" w:rsidR="00335E44" w:rsidRPr="00C92D3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2.5</w:t>
            </w:r>
          </w:p>
        </w:tc>
      </w:tr>
      <w:tr w:rsidR="00335E44" w:rsidRPr="00AF53B7" w14:paraId="6661559B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2C809A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E823E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52E74662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8410D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E86EFE2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AD7A8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428D8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3CFB0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9779DE8" w14:textId="77777777" w:rsidR="00335E44" w:rsidRPr="00C87AA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CF176A4" w14:textId="77777777" w:rsidR="00335E44" w:rsidRPr="00C92D3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</w:p>
        </w:tc>
      </w:tr>
      <w:tr w:rsidR="00335E44" w:rsidRPr="00AF53B7" w14:paraId="5E290555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E07F4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40403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46BAE844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6D583D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CDEE65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376AB4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053FC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6D6F1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C4BBA79" w14:textId="77777777" w:rsidR="00335E44" w:rsidRPr="00C87AA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03D63C3" w14:textId="77777777" w:rsidR="00335E44" w:rsidRPr="00C92D3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</w:p>
        </w:tc>
      </w:tr>
      <w:tr w:rsidR="00335E44" w:rsidRPr="00AF53B7" w14:paraId="59C05388" w14:textId="77777777" w:rsidTr="00FC6C57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6BE7162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CP-OFDM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09ED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1FAA303E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096C5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78E8A8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64D14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BD7D23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769A95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1152211" w14:textId="77777777" w:rsidR="00335E44" w:rsidRPr="00C87AA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2C8BB25" w14:textId="77777777" w:rsidR="00335E44" w:rsidRPr="00C92D3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3.5</w:t>
            </w:r>
          </w:p>
        </w:tc>
      </w:tr>
      <w:tr w:rsidR="00335E44" w:rsidRPr="00AF53B7" w14:paraId="694D03F3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51611F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7BE80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0F23FEF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F9ABC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F403E9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AE41B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1C8E2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866B99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7DAA8F9" w14:textId="77777777" w:rsidR="00335E44" w:rsidRPr="00C87AA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A910A83" w14:textId="77777777" w:rsidR="00335E44" w:rsidRPr="00C92D3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92D39">
              <w:rPr>
                <w:rFonts w:ascii="Arial" w:hAnsi="Arial" w:cs="Arial"/>
                <w:sz w:val="18"/>
                <w:szCs w:val="18"/>
              </w:rPr>
              <w:t>3.5</w:t>
            </w:r>
          </w:p>
        </w:tc>
      </w:tr>
      <w:tr w:rsidR="00335E44" w:rsidRPr="00AF53B7" w14:paraId="0175C846" w14:textId="77777777" w:rsidTr="00FC6C57">
        <w:trPr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9D829A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83B6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BFC39CF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5.5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428E0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42501FA7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8.5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DB137A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86DF92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3BE357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68D71D3" w14:textId="77777777" w:rsidR="00335E44" w:rsidRPr="00C87AA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B5470BC" w14:textId="77777777" w:rsidR="00335E44" w:rsidRPr="00C92D3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</w:p>
        </w:tc>
      </w:tr>
      <w:tr w:rsidR="00335E44" w:rsidRPr="00AF53B7" w14:paraId="156E23EB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0CF1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57EE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34C1FED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8.5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AE9B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7C504FB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11.5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5CFE2C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8F85D8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0EA196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7.5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B59C378" w14:textId="77777777" w:rsidR="00335E44" w:rsidRPr="00C87AA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DACB379" w14:textId="77777777" w:rsidR="00335E44" w:rsidRPr="00C92D39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</w:p>
        </w:tc>
      </w:tr>
      <w:tr w:rsidR="00335E44" w:rsidRPr="00AF53B7" w14:paraId="31AF8D19" w14:textId="77777777" w:rsidTr="00FC6C57">
        <w:trPr>
          <w:jc w:val="center"/>
        </w:trPr>
        <w:tc>
          <w:tcPr>
            <w:tcW w:w="0" w:type="auto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64A4B2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NOTE 1: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Void</w:t>
            </w:r>
          </w:p>
          <w:p w14:paraId="590F0E97" w14:textId="77777777" w:rsidR="00335E44" w:rsidRPr="00AF53B7" w:rsidRDefault="00335E44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NOTE 2: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Void</w:t>
            </w:r>
          </w:p>
        </w:tc>
      </w:tr>
    </w:tbl>
    <w:p w14:paraId="5786EA90" w14:textId="77777777" w:rsidR="00335E44" w:rsidRPr="00467DAB" w:rsidRDefault="00335E44" w:rsidP="00944692">
      <w:pPr>
        <w:rPr>
          <w:b/>
          <w:bCs/>
          <w:lang w:val="sv-SE"/>
        </w:rPr>
      </w:pPr>
    </w:p>
    <w:p w14:paraId="5FDBB2BC" w14:textId="18DA9853" w:rsidR="00020F23" w:rsidRDefault="00C77842" w:rsidP="00020F23">
      <w:pPr>
        <w:pStyle w:val="Heading1"/>
      </w:pPr>
      <w:r>
        <w:t>4</w:t>
      </w:r>
      <w:r w:rsidR="00020F23">
        <w:tab/>
        <w:t>References</w:t>
      </w:r>
    </w:p>
    <w:p w14:paraId="0A64CE30" w14:textId="7DE81ACF" w:rsidR="00A46001" w:rsidRPr="00020F23" w:rsidRDefault="00020F23" w:rsidP="00F1354A">
      <w:r>
        <w:t>[1]</w:t>
      </w:r>
      <w:r w:rsidRPr="00020F23">
        <w:t xml:space="preserve"> </w:t>
      </w:r>
      <w:r w:rsidR="00D57C9F" w:rsidRPr="00D57C9F">
        <w:t>R4-2415444</w:t>
      </w:r>
      <w:r w:rsidR="00F36024">
        <w:t>,</w:t>
      </w:r>
      <w:r w:rsidR="00F36024" w:rsidRPr="00F36024">
        <w:t xml:space="preserve"> n28 NS_17 and NS_18 A-MPR simulations</w:t>
      </w:r>
      <w:r w:rsidR="00F36024">
        <w:t>, Nokia</w:t>
      </w:r>
      <w:r w:rsidR="00B70594">
        <w:t xml:space="preserve">, Nokia </w:t>
      </w:r>
      <w:r w:rsidR="00B70594" w:rsidRPr="00B70594">
        <w:t>Shanghai Bell</w:t>
      </w:r>
    </w:p>
    <w:p w14:paraId="5846AC87" w14:textId="77777777" w:rsidR="00103568" w:rsidRPr="0008585F" w:rsidRDefault="00103568" w:rsidP="00103568"/>
    <w:p w14:paraId="2A558D83" w14:textId="7CAB1D26" w:rsidR="00103568" w:rsidRDefault="00C77842" w:rsidP="009A4887">
      <w:pPr>
        <w:pStyle w:val="Heading1"/>
      </w:pPr>
      <w:r>
        <w:t>5</w:t>
      </w:r>
      <w:r w:rsidR="00103568">
        <w:tab/>
        <w:t>Appendix</w:t>
      </w:r>
    </w:p>
    <w:p w14:paraId="673D18B2" w14:textId="0929DF3C" w:rsidR="00944692" w:rsidRDefault="003B1A4C" w:rsidP="00944692">
      <w:r>
        <w:t xml:space="preserve">Complete sets of A-MPR triangles from proposals are presented here </w:t>
      </w:r>
      <w:r w:rsidR="00090179">
        <w:t>at</w:t>
      </w:r>
      <w:r>
        <w:t xml:space="preserve"> the </w:t>
      </w:r>
      <w:proofErr w:type="spellStart"/>
      <w:r>
        <w:t>center</w:t>
      </w:r>
      <w:proofErr w:type="spellEnd"/>
      <w:r>
        <w:t xml:space="preserve"> frequencies relevant to the proposal.</w:t>
      </w:r>
    </w:p>
    <w:p w14:paraId="7CA6CDEE" w14:textId="0F0F8409" w:rsidR="008D16FF" w:rsidRDefault="00C77842" w:rsidP="008D16FF">
      <w:pPr>
        <w:pStyle w:val="Heading2"/>
        <w:rPr>
          <w:lang w:val="en-US"/>
        </w:rPr>
      </w:pPr>
      <w:r>
        <w:rPr>
          <w:lang w:val="en-US"/>
        </w:rPr>
        <w:lastRenderedPageBreak/>
        <w:t>5</w:t>
      </w:r>
      <w:r w:rsidR="008D16FF" w:rsidRPr="008D16FF">
        <w:rPr>
          <w:lang w:val="en-US"/>
        </w:rPr>
        <w:t>.1</w:t>
      </w:r>
      <w:r w:rsidR="008D16FF" w:rsidRPr="008D16FF">
        <w:rPr>
          <w:lang w:val="en-US"/>
        </w:rPr>
        <w:tab/>
      </w:r>
      <w:r w:rsidR="00624289">
        <w:rPr>
          <w:lang w:val="en-US"/>
        </w:rPr>
        <w:t xml:space="preserve">PC2 </w:t>
      </w:r>
      <w:r w:rsidR="008D16FF" w:rsidRPr="008D16FF">
        <w:rPr>
          <w:lang w:val="en-US"/>
        </w:rPr>
        <w:t>NS_17</w:t>
      </w:r>
    </w:p>
    <w:p w14:paraId="54D48E9F" w14:textId="53F0F060" w:rsidR="00E639FE" w:rsidRPr="00E639FE" w:rsidRDefault="00E639FE">
      <w:r>
        <w:object w:dxaOrig="1539" w:dyaOrig="997" w14:anchorId="65B82FE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8" o:title=""/>
          </v:shape>
          <o:OLEObject Type="Embed" ProgID="Word.Document.12" ShapeID="_x0000_i1025" DrawAspect="Icon" ObjectID="_1789558498" r:id="rId9">
            <o:FieldCodes>\s</o:FieldCodes>
          </o:OLEObject>
        </w:object>
      </w:r>
    </w:p>
    <w:p w14:paraId="24E4D3D7" w14:textId="47751F28" w:rsidR="008D16FF" w:rsidRDefault="00C77842" w:rsidP="008D16FF">
      <w:pPr>
        <w:pStyle w:val="Heading2"/>
        <w:rPr>
          <w:lang w:val="en-US"/>
        </w:rPr>
      </w:pPr>
      <w:r>
        <w:rPr>
          <w:lang w:val="en-US"/>
        </w:rPr>
        <w:t>5</w:t>
      </w:r>
      <w:r w:rsidR="008D16FF" w:rsidRPr="008D16FF">
        <w:rPr>
          <w:lang w:val="en-US"/>
        </w:rPr>
        <w:t>.</w:t>
      </w:r>
      <w:r w:rsidR="008D16FF">
        <w:rPr>
          <w:lang w:val="en-US"/>
        </w:rPr>
        <w:t>2</w:t>
      </w:r>
      <w:r w:rsidR="008D16FF" w:rsidRPr="008D16FF">
        <w:rPr>
          <w:lang w:val="en-US"/>
        </w:rPr>
        <w:tab/>
      </w:r>
      <w:r w:rsidR="00624289">
        <w:rPr>
          <w:lang w:val="en-US"/>
        </w:rPr>
        <w:t xml:space="preserve">PC2 </w:t>
      </w:r>
      <w:r w:rsidR="008D16FF" w:rsidRPr="008D16FF">
        <w:rPr>
          <w:lang w:val="en-US"/>
        </w:rPr>
        <w:t>NS_1</w:t>
      </w:r>
      <w:r w:rsidR="008D16FF">
        <w:rPr>
          <w:lang w:val="en-US"/>
        </w:rPr>
        <w:t>8</w:t>
      </w:r>
    </w:p>
    <w:bookmarkStart w:id="2" w:name="_MON_1788262428"/>
    <w:bookmarkEnd w:id="2"/>
    <w:p w14:paraId="2C18EB04" w14:textId="4513704F" w:rsidR="008D16FF" w:rsidRPr="008D16FF" w:rsidRDefault="00801652" w:rsidP="008D16FF">
      <w:pPr>
        <w:rPr>
          <w:lang w:val="en-US"/>
        </w:rPr>
      </w:pPr>
      <w:r>
        <w:object w:dxaOrig="1539" w:dyaOrig="997" w14:anchorId="45CF0FDD">
          <v:shape id="_x0000_i1026" type="#_x0000_t75" style="width:77.25pt;height:49.5pt" o:ole="">
            <v:imagedata r:id="rId10" o:title=""/>
          </v:shape>
          <o:OLEObject Type="Embed" ProgID="Word.Document.12" ShapeID="_x0000_i1026" DrawAspect="Icon" ObjectID="_1789558499" r:id="rId11">
            <o:FieldCodes>\s</o:FieldCodes>
          </o:OLEObject>
        </w:object>
      </w:r>
      <w:r>
        <w:object w:dxaOrig="1539" w:dyaOrig="997" w14:anchorId="7233078A">
          <v:shape id="_x0000_i1027" type="#_x0000_t75" style="width:77.25pt;height:49.5pt" o:ole="">
            <v:imagedata r:id="rId12" o:title=""/>
          </v:shape>
          <o:OLEObject Type="Embed" ProgID="Word.Document.12" ShapeID="_x0000_i1027" DrawAspect="Icon" ObjectID="_1789558500" r:id="rId13">
            <o:FieldCodes>\s</o:FieldCodes>
          </o:OLEObject>
        </w:object>
      </w:r>
      <w:r w:rsidR="00346E15">
        <w:object w:dxaOrig="1539" w:dyaOrig="997" w14:anchorId="52AA558B">
          <v:shape id="_x0000_i1028" type="#_x0000_t75" style="width:77.25pt;height:49.5pt" o:ole="">
            <v:imagedata r:id="rId14" o:title=""/>
          </v:shape>
          <o:OLEObject Type="Embed" ProgID="Word.Document.12" ShapeID="_x0000_i1028" DrawAspect="Icon" ObjectID="_1789558501" r:id="rId15">
            <o:FieldCodes>\s</o:FieldCodes>
          </o:OLEObject>
        </w:object>
      </w:r>
      <w:r w:rsidR="00346E15">
        <w:object w:dxaOrig="1539" w:dyaOrig="997" w14:anchorId="041133DE">
          <v:shape id="_x0000_i1029" type="#_x0000_t75" style="width:77.25pt;height:49.5pt" o:ole="">
            <v:imagedata r:id="rId16" o:title=""/>
          </v:shape>
          <o:OLEObject Type="Embed" ProgID="Word.Document.12" ShapeID="_x0000_i1029" DrawAspect="Icon" ObjectID="_1789558502" r:id="rId17">
            <o:FieldCodes>\s</o:FieldCodes>
          </o:OLEObject>
        </w:object>
      </w:r>
      <w:r w:rsidR="002119EB">
        <w:object w:dxaOrig="1539" w:dyaOrig="997" w14:anchorId="4F09D906">
          <v:shape id="_x0000_i1030" type="#_x0000_t75" style="width:77.25pt;height:49.5pt" o:ole="">
            <v:imagedata r:id="rId18" o:title=""/>
          </v:shape>
          <o:OLEObject Type="Embed" ProgID="Word.Document.12" ShapeID="_x0000_i1030" DrawAspect="Icon" ObjectID="_1789558503" r:id="rId19">
            <o:FieldCodes>\s</o:FieldCodes>
          </o:OLEObject>
        </w:object>
      </w:r>
      <w:r w:rsidR="002119EB">
        <w:object w:dxaOrig="1539" w:dyaOrig="997" w14:anchorId="700EFC42">
          <v:shape id="_x0000_i1031" type="#_x0000_t75" style="width:77.25pt;height:49.5pt" o:ole="">
            <v:imagedata r:id="rId20" o:title=""/>
          </v:shape>
          <o:OLEObject Type="Embed" ProgID="Word.Document.12" ShapeID="_x0000_i1031" DrawAspect="Icon" ObjectID="_1789558504" r:id="rId21">
            <o:FieldCodes>\s</o:FieldCodes>
          </o:OLEObject>
        </w:object>
      </w:r>
      <w:r w:rsidR="00FE05C2">
        <w:object w:dxaOrig="1539" w:dyaOrig="997" w14:anchorId="7DDA076E">
          <v:shape id="_x0000_i1032" type="#_x0000_t75" style="width:77.25pt;height:49.5pt" o:ole="">
            <v:imagedata r:id="rId22" o:title=""/>
          </v:shape>
          <o:OLEObject Type="Embed" ProgID="Word.Document.12" ShapeID="_x0000_i1032" DrawAspect="Icon" ObjectID="_1789558505" r:id="rId23">
            <o:FieldCodes>\s</o:FieldCodes>
          </o:OLEObject>
        </w:object>
      </w:r>
      <w:r w:rsidR="00FE05C2">
        <w:object w:dxaOrig="1539" w:dyaOrig="997" w14:anchorId="11A10F03">
          <v:shape id="_x0000_i1033" type="#_x0000_t75" style="width:77.25pt;height:49.5pt" o:ole="">
            <v:imagedata r:id="rId24" o:title=""/>
          </v:shape>
          <o:OLEObject Type="Embed" ProgID="Word.Document.12" ShapeID="_x0000_i1033" DrawAspect="Icon" ObjectID="_1789558506" r:id="rId25">
            <o:FieldCodes>\s</o:FieldCodes>
          </o:OLEObject>
        </w:object>
      </w:r>
      <w:r w:rsidR="003B1A4C">
        <w:object w:dxaOrig="1539" w:dyaOrig="997" w14:anchorId="33AC1780">
          <v:shape id="_x0000_i1034" type="#_x0000_t75" style="width:77.25pt;height:49.5pt" o:ole="">
            <v:imagedata r:id="rId26" o:title=""/>
          </v:shape>
          <o:OLEObject Type="Embed" ProgID="Word.Document.12" ShapeID="_x0000_i1034" DrawAspect="Icon" ObjectID="_1789558507" r:id="rId27">
            <o:FieldCodes>\s</o:FieldCodes>
          </o:OLEObject>
        </w:object>
      </w:r>
      <w:r w:rsidR="003B1A4C">
        <w:object w:dxaOrig="1539" w:dyaOrig="997" w14:anchorId="01D1F3CB">
          <v:shape id="_x0000_i1035" type="#_x0000_t75" style="width:77.25pt;height:49.5pt" o:ole="">
            <v:imagedata r:id="rId28" o:title=""/>
          </v:shape>
          <o:OLEObject Type="Embed" ProgID="Word.Document.12" ShapeID="_x0000_i1035" DrawAspect="Icon" ObjectID="_1789558508" r:id="rId29">
            <o:FieldCodes>\s</o:FieldCodes>
          </o:OLEObject>
        </w:object>
      </w:r>
      <w:r w:rsidR="004E7D41">
        <w:object w:dxaOrig="1539" w:dyaOrig="997" w14:anchorId="356F8B14">
          <v:shape id="_x0000_i1036" type="#_x0000_t75" style="width:77.25pt;height:49.5pt" o:ole="">
            <v:imagedata r:id="rId30" o:title=""/>
          </v:shape>
          <o:OLEObject Type="Embed" ProgID="Word.Document.12" ShapeID="_x0000_i1036" DrawAspect="Icon" ObjectID="_1789558509" r:id="rId31">
            <o:FieldCodes>\s</o:FieldCodes>
          </o:OLEObject>
        </w:object>
      </w:r>
    </w:p>
    <w:p w14:paraId="3653B46D" w14:textId="6F1E513A" w:rsidR="009B7B1A" w:rsidRDefault="00C77842" w:rsidP="009B7B1A">
      <w:pPr>
        <w:pStyle w:val="Heading2"/>
        <w:rPr>
          <w:lang w:val="en-US"/>
        </w:rPr>
      </w:pPr>
      <w:r>
        <w:rPr>
          <w:lang w:val="en-US"/>
        </w:rPr>
        <w:t>5</w:t>
      </w:r>
      <w:r w:rsidR="009B7B1A" w:rsidRPr="008D16FF">
        <w:rPr>
          <w:lang w:val="en-US"/>
        </w:rPr>
        <w:t>.</w:t>
      </w:r>
      <w:r w:rsidR="009B7B1A">
        <w:rPr>
          <w:lang w:val="en-US"/>
        </w:rPr>
        <w:t>3</w:t>
      </w:r>
      <w:r w:rsidR="009B7B1A" w:rsidRPr="008D16FF">
        <w:rPr>
          <w:lang w:val="en-US"/>
        </w:rPr>
        <w:tab/>
      </w:r>
      <w:r w:rsidR="009B7B1A">
        <w:rPr>
          <w:lang w:val="en-US"/>
        </w:rPr>
        <w:t xml:space="preserve">PC3 </w:t>
      </w:r>
      <w:r w:rsidR="009B7B1A" w:rsidRPr="008D16FF">
        <w:rPr>
          <w:lang w:val="en-US"/>
        </w:rPr>
        <w:t>NS_1</w:t>
      </w:r>
      <w:r w:rsidR="009B7B1A">
        <w:rPr>
          <w:lang w:val="en-US"/>
        </w:rPr>
        <w:t>8</w:t>
      </w:r>
    </w:p>
    <w:p w14:paraId="66F96982" w14:textId="4633A1FB" w:rsidR="008D16FF" w:rsidRPr="008D16FF" w:rsidRDefault="00C73962" w:rsidP="00072131">
      <w:pPr>
        <w:rPr>
          <w:lang w:val="en-US"/>
        </w:rPr>
      </w:pPr>
      <w:r>
        <w:object w:dxaOrig="1539" w:dyaOrig="997" w14:anchorId="7A9F23F7">
          <v:shape id="_x0000_i1037" type="#_x0000_t75" style="width:77.25pt;height:49.5pt" o:ole="">
            <v:imagedata r:id="rId32" o:title=""/>
          </v:shape>
          <o:OLEObject Type="Embed" ProgID="Word.Document.12" ShapeID="_x0000_i1037" DrawAspect="Icon" ObjectID="_1789558510" r:id="rId33">
            <o:FieldCodes>\s</o:FieldCodes>
          </o:OLEObject>
        </w:object>
      </w:r>
    </w:p>
    <w:p w14:paraId="1731D66E" w14:textId="77777777" w:rsidR="008D16FF" w:rsidRDefault="008D16FF" w:rsidP="00072131"/>
    <w:sectPr w:rsidR="008D16FF" w:rsidSect="00426A90">
      <w:headerReference w:type="even" r:id="rId34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C067BDC" w14:textId="77777777" w:rsidR="004862F2" w:rsidRDefault="004862F2" w:rsidP="002B3503">
      <w:pPr>
        <w:spacing w:after="0"/>
      </w:pPr>
      <w:r>
        <w:separator/>
      </w:r>
    </w:p>
  </w:endnote>
  <w:endnote w:type="continuationSeparator" w:id="0">
    <w:p w14:paraId="3F7F5DCC" w14:textId="77777777" w:rsidR="004862F2" w:rsidRDefault="004862F2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772490" w14:textId="77777777" w:rsidR="004862F2" w:rsidRDefault="004862F2" w:rsidP="002B3503">
      <w:pPr>
        <w:spacing w:after="0"/>
      </w:pPr>
      <w:r>
        <w:separator/>
      </w:r>
    </w:p>
  </w:footnote>
  <w:footnote w:type="continuationSeparator" w:id="0">
    <w:p w14:paraId="39590E42" w14:textId="77777777" w:rsidR="004862F2" w:rsidRDefault="004862F2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E65F0D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2"/>
  </w:num>
  <w:num w:numId="2" w16cid:durableId="1759204612">
    <w:abstractNumId w:val="8"/>
  </w:num>
  <w:num w:numId="3" w16cid:durableId="2048292614">
    <w:abstractNumId w:val="5"/>
  </w:num>
  <w:num w:numId="4" w16cid:durableId="538207365">
    <w:abstractNumId w:val="6"/>
  </w:num>
  <w:num w:numId="5" w16cid:durableId="1701078993">
    <w:abstractNumId w:val="0"/>
  </w:num>
  <w:num w:numId="6" w16cid:durableId="297302226">
    <w:abstractNumId w:val="1"/>
  </w:num>
  <w:num w:numId="7" w16cid:durableId="409081964">
    <w:abstractNumId w:val="4"/>
  </w:num>
  <w:num w:numId="8" w16cid:durableId="1922520578">
    <w:abstractNumId w:val="7"/>
  </w:num>
  <w:num w:numId="9" w16cid:durableId="311500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intFractionalCharacterWidth/>
  <w:proofState w:spelling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FE4"/>
    <w:rsid w:val="000008B4"/>
    <w:rsid w:val="00004D27"/>
    <w:rsid w:val="00005FE2"/>
    <w:rsid w:val="0000645E"/>
    <w:rsid w:val="0001525B"/>
    <w:rsid w:val="00020F23"/>
    <w:rsid w:val="0003263E"/>
    <w:rsid w:val="00032F07"/>
    <w:rsid w:val="00035527"/>
    <w:rsid w:val="000370A5"/>
    <w:rsid w:val="00037DDF"/>
    <w:rsid w:val="000546C9"/>
    <w:rsid w:val="00055B53"/>
    <w:rsid w:val="00067294"/>
    <w:rsid w:val="00072131"/>
    <w:rsid w:val="00084771"/>
    <w:rsid w:val="0008585F"/>
    <w:rsid w:val="00090179"/>
    <w:rsid w:val="00091D46"/>
    <w:rsid w:val="00091F0B"/>
    <w:rsid w:val="000A0839"/>
    <w:rsid w:val="000A3DFD"/>
    <w:rsid w:val="000A6473"/>
    <w:rsid w:val="000A6A9A"/>
    <w:rsid w:val="000B0A7B"/>
    <w:rsid w:val="000B0C5F"/>
    <w:rsid w:val="000B3B17"/>
    <w:rsid w:val="000B4E56"/>
    <w:rsid w:val="000B5E8E"/>
    <w:rsid w:val="000E0EC6"/>
    <w:rsid w:val="000E4D14"/>
    <w:rsid w:val="000F0003"/>
    <w:rsid w:val="000F1130"/>
    <w:rsid w:val="000F2546"/>
    <w:rsid w:val="000F50EC"/>
    <w:rsid w:val="00101626"/>
    <w:rsid w:val="00103568"/>
    <w:rsid w:val="00113DD7"/>
    <w:rsid w:val="001221D2"/>
    <w:rsid w:val="001335C6"/>
    <w:rsid w:val="001364A1"/>
    <w:rsid w:val="001377F8"/>
    <w:rsid w:val="00143AFD"/>
    <w:rsid w:val="001458FC"/>
    <w:rsid w:val="0014648A"/>
    <w:rsid w:val="0015000E"/>
    <w:rsid w:val="0015578A"/>
    <w:rsid w:val="001568C3"/>
    <w:rsid w:val="0016131F"/>
    <w:rsid w:val="00161EAB"/>
    <w:rsid w:val="00166F3D"/>
    <w:rsid w:val="001751F1"/>
    <w:rsid w:val="00177939"/>
    <w:rsid w:val="00187AC5"/>
    <w:rsid w:val="001953B8"/>
    <w:rsid w:val="001A51E5"/>
    <w:rsid w:val="001A777D"/>
    <w:rsid w:val="001B4F68"/>
    <w:rsid w:val="001B6495"/>
    <w:rsid w:val="001C26D7"/>
    <w:rsid w:val="001C473D"/>
    <w:rsid w:val="001D44A7"/>
    <w:rsid w:val="001D64A5"/>
    <w:rsid w:val="001E4F63"/>
    <w:rsid w:val="001F4E90"/>
    <w:rsid w:val="001F6E5B"/>
    <w:rsid w:val="002119EB"/>
    <w:rsid w:val="002127E2"/>
    <w:rsid w:val="00214C87"/>
    <w:rsid w:val="00214CF4"/>
    <w:rsid w:val="00215035"/>
    <w:rsid w:val="00220964"/>
    <w:rsid w:val="00230F65"/>
    <w:rsid w:val="00233BE5"/>
    <w:rsid w:val="0024072D"/>
    <w:rsid w:val="00240934"/>
    <w:rsid w:val="00241E14"/>
    <w:rsid w:val="00244557"/>
    <w:rsid w:val="002503B0"/>
    <w:rsid w:val="00260340"/>
    <w:rsid w:val="00266DD3"/>
    <w:rsid w:val="00273303"/>
    <w:rsid w:val="00273480"/>
    <w:rsid w:val="00275429"/>
    <w:rsid w:val="00283AE6"/>
    <w:rsid w:val="00291DDD"/>
    <w:rsid w:val="00292336"/>
    <w:rsid w:val="002A3261"/>
    <w:rsid w:val="002A7181"/>
    <w:rsid w:val="002B3503"/>
    <w:rsid w:val="002B520A"/>
    <w:rsid w:val="002B758B"/>
    <w:rsid w:val="002C2C9A"/>
    <w:rsid w:val="002D2822"/>
    <w:rsid w:val="002D4117"/>
    <w:rsid w:val="002F16C0"/>
    <w:rsid w:val="002F6A38"/>
    <w:rsid w:val="00301A4A"/>
    <w:rsid w:val="00304DA8"/>
    <w:rsid w:val="00320348"/>
    <w:rsid w:val="00324C5A"/>
    <w:rsid w:val="00335E44"/>
    <w:rsid w:val="00343DF9"/>
    <w:rsid w:val="00346E15"/>
    <w:rsid w:val="00347DEA"/>
    <w:rsid w:val="00351825"/>
    <w:rsid w:val="00351921"/>
    <w:rsid w:val="003601FC"/>
    <w:rsid w:val="00371041"/>
    <w:rsid w:val="003732AC"/>
    <w:rsid w:val="0037344A"/>
    <w:rsid w:val="003777FE"/>
    <w:rsid w:val="003928F2"/>
    <w:rsid w:val="00395856"/>
    <w:rsid w:val="0039666D"/>
    <w:rsid w:val="003A7775"/>
    <w:rsid w:val="003B1A4C"/>
    <w:rsid w:val="003C42AC"/>
    <w:rsid w:val="003C6403"/>
    <w:rsid w:val="003D178A"/>
    <w:rsid w:val="003D385E"/>
    <w:rsid w:val="003D4D1C"/>
    <w:rsid w:val="003E31DF"/>
    <w:rsid w:val="003F7C08"/>
    <w:rsid w:val="00400F07"/>
    <w:rsid w:val="00401262"/>
    <w:rsid w:val="00402DF6"/>
    <w:rsid w:val="00405EF2"/>
    <w:rsid w:val="00410126"/>
    <w:rsid w:val="004148DE"/>
    <w:rsid w:val="0042034B"/>
    <w:rsid w:val="0042109F"/>
    <w:rsid w:val="00426A90"/>
    <w:rsid w:val="004277F6"/>
    <w:rsid w:val="0043450E"/>
    <w:rsid w:val="004369F3"/>
    <w:rsid w:val="00447B6D"/>
    <w:rsid w:val="004524FA"/>
    <w:rsid w:val="00453BA5"/>
    <w:rsid w:val="00454E53"/>
    <w:rsid w:val="0046387C"/>
    <w:rsid w:val="00467DAB"/>
    <w:rsid w:val="004765C8"/>
    <w:rsid w:val="00480389"/>
    <w:rsid w:val="00482477"/>
    <w:rsid w:val="00482DDD"/>
    <w:rsid w:val="00484455"/>
    <w:rsid w:val="004862F2"/>
    <w:rsid w:val="004871C7"/>
    <w:rsid w:val="0049091F"/>
    <w:rsid w:val="00491386"/>
    <w:rsid w:val="00494F18"/>
    <w:rsid w:val="004961A6"/>
    <w:rsid w:val="004A0078"/>
    <w:rsid w:val="004A41DA"/>
    <w:rsid w:val="004B3736"/>
    <w:rsid w:val="004B7E43"/>
    <w:rsid w:val="004C0103"/>
    <w:rsid w:val="004C58F9"/>
    <w:rsid w:val="004C5DEC"/>
    <w:rsid w:val="004D0C67"/>
    <w:rsid w:val="004D3D81"/>
    <w:rsid w:val="004E1F0D"/>
    <w:rsid w:val="004E3D2D"/>
    <w:rsid w:val="004E6D08"/>
    <w:rsid w:val="004E7D41"/>
    <w:rsid w:val="004F43E1"/>
    <w:rsid w:val="00502B4F"/>
    <w:rsid w:val="005052DF"/>
    <w:rsid w:val="00505C96"/>
    <w:rsid w:val="005101D1"/>
    <w:rsid w:val="0052117E"/>
    <w:rsid w:val="00522C8C"/>
    <w:rsid w:val="00526254"/>
    <w:rsid w:val="005309B7"/>
    <w:rsid w:val="00530E0A"/>
    <w:rsid w:val="00543F02"/>
    <w:rsid w:val="00553343"/>
    <w:rsid w:val="00555F37"/>
    <w:rsid w:val="00560A63"/>
    <w:rsid w:val="00564B2E"/>
    <w:rsid w:val="00564C91"/>
    <w:rsid w:val="00570B14"/>
    <w:rsid w:val="00587E23"/>
    <w:rsid w:val="005A05AA"/>
    <w:rsid w:val="005A2FAF"/>
    <w:rsid w:val="005A35C6"/>
    <w:rsid w:val="005A6A8D"/>
    <w:rsid w:val="005A7283"/>
    <w:rsid w:val="005B2640"/>
    <w:rsid w:val="005C6558"/>
    <w:rsid w:val="005C6F6F"/>
    <w:rsid w:val="005D6923"/>
    <w:rsid w:val="005E1486"/>
    <w:rsid w:val="005F4052"/>
    <w:rsid w:val="005F6CE3"/>
    <w:rsid w:val="006015F6"/>
    <w:rsid w:val="00602EB6"/>
    <w:rsid w:val="006074FC"/>
    <w:rsid w:val="006104AF"/>
    <w:rsid w:val="00610EF2"/>
    <w:rsid w:val="00612119"/>
    <w:rsid w:val="00624289"/>
    <w:rsid w:val="00625560"/>
    <w:rsid w:val="00626277"/>
    <w:rsid w:val="00631465"/>
    <w:rsid w:val="00635F46"/>
    <w:rsid w:val="00641C2E"/>
    <w:rsid w:val="00641E1F"/>
    <w:rsid w:val="00650590"/>
    <w:rsid w:val="006579F3"/>
    <w:rsid w:val="00664DF6"/>
    <w:rsid w:val="006914CF"/>
    <w:rsid w:val="006919C7"/>
    <w:rsid w:val="00696A2E"/>
    <w:rsid w:val="006A33C4"/>
    <w:rsid w:val="006B58FE"/>
    <w:rsid w:val="006B627C"/>
    <w:rsid w:val="006C6840"/>
    <w:rsid w:val="006D12DA"/>
    <w:rsid w:val="006D2C83"/>
    <w:rsid w:val="006D575C"/>
    <w:rsid w:val="006D5FE5"/>
    <w:rsid w:val="006D77C8"/>
    <w:rsid w:val="006E1AD8"/>
    <w:rsid w:val="006E1B0C"/>
    <w:rsid w:val="006E5469"/>
    <w:rsid w:val="006F1606"/>
    <w:rsid w:val="006F5021"/>
    <w:rsid w:val="00700831"/>
    <w:rsid w:val="00703672"/>
    <w:rsid w:val="00704FB1"/>
    <w:rsid w:val="00711DF7"/>
    <w:rsid w:val="00721516"/>
    <w:rsid w:val="00721CDB"/>
    <w:rsid w:val="00726265"/>
    <w:rsid w:val="0073496C"/>
    <w:rsid w:val="00734EBD"/>
    <w:rsid w:val="00735269"/>
    <w:rsid w:val="00742C33"/>
    <w:rsid w:val="00754208"/>
    <w:rsid w:val="0076798B"/>
    <w:rsid w:val="007716C5"/>
    <w:rsid w:val="00775BF6"/>
    <w:rsid w:val="00776C7A"/>
    <w:rsid w:val="007863B7"/>
    <w:rsid w:val="00786871"/>
    <w:rsid w:val="007900B7"/>
    <w:rsid w:val="0079231B"/>
    <w:rsid w:val="00794808"/>
    <w:rsid w:val="0079515C"/>
    <w:rsid w:val="007A5C1F"/>
    <w:rsid w:val="007D20DF"/>
    <w:rsid w:val="007F7086"/>
    <w:rsid w:val="00801652"/>
    <w:rsid w:val="00806E81"/>
    <w:rsid w:val="00817078"/>
    <w:rsid w:val="00820359"/>
    <w:rsid w:val="00820BC5"/>
    <w:rsid w:val="00822FAB"/>
    <w:rsid w:val="008236E4"/>
    <w:rsid w:val="00841C4E"/>
    <w:rsid w:val="00844615"/>
    <w:rsid w:val="00850296"/>
    <w:rsid w:val="0085459F"/>
    <w:rsid w:val="00856B39"/>
    <w:rsid w:val="00860EC2"/>
    <w:rsid w:val="00871607"/>
    <w:rsid w:val="008732C5"/>
    <w:rsid w:val="00887746"/>
    <w:rsid w:val="008A37B6"/>
    <w:rsid w:val="008A4493"/>
    <w:rsid w:val="008A7B13"/>
    <w:rsid w:val="008C335C"/>
    <w:rsid w:val="008D16FF"/>
    <w:rsid w:val="008D6BD3"/>
    <w:rsid w:val="008E33ED"/>
    <w:rsid w:val="008F6EEA"/>
    <w:rsid w:val="00905D49"/>
    <w:rsid w:val="009064A4"/>
    <w:rsid w:val="009126EB"/>
    <w:rsid w:val="0091383D"/>
    <w:rsid w:val="00914272"/>
    <w:rsid w:val="0091652E"/>
    <w:rsid w:val="00934003"/>
    <w:rsid w:val="00940559"/>
    <w:rsid w:val="009408AA"/>
    <w:rsid w:val="0094195E"/>
    <w:rsid w:val="00941CC9"/>
    <w:rsid w:val="00944692"/>
    <w:rsid w:val="00951833"/>
    <w:rsid w:val="00955C71"/>
    <w:rsid w:val="00961DBB"/>
    <w:rsid w:val="009627F3"/>
    <w:rsid w:val="00963A11"/>
    <w:rsid w:val="0096646D"/>
    <w:rsid w:val="00976050"/>
    <w:rsid w:val="009943D4"/>
    <w:rsid w:val="00994B01"/>
    <w:rsid w:val="00996062"/>
    <w:rsid w:val="009A4887"/>
    <w:rsid w:val="009A533F"/>
    <w:rsid w:val="009A5845"/>
    <w:rsid w:val="009B1E68"/>
    <w:rsid w:val="009B3718"/>
    <w:rsid w:val="009B78E7"/>
    <w:rsid w:val="009B7B1A"/>
    <w:rsid w:val="009C0E9B"/>
    <w:rsid w:val="009D1984"/>
    <w:rsid w:val="009D7C5D"/>
    <w:rsid w:val="009F00ED"/>
    <w:rsid w:val="00A033D4"/>
    <w:rsid w:val="00A039A3"/>
    <w:rsid w:val="00A05EA5"/>
    <w:rsid w:val="00A112DA"/>
    <w:rsid w:val="00A156C1"/>
    <w:rsid w:val="00A17D14"/>
    <w:rsid w:val="00A20EA1"/>
    <w:rsid w:val="00A21B25"/>
    <w:rsid w:val="00A226F6"/>
    <w:rsid w:val="00A30DC4"/>
    <w:rsid w:val="00A31791"/>
    <w:rsid w:val="00A35C79"/>
    <w:rsid w:val="00A451E8"/>
    <w:rsid w:val="00A46001"/>
    <w:rsid w:val="00A52BA5"/>
    <w:rsid w:val="00A6018C"/>
    <w:rsid w:val="00A673E6"/>
    <w:rsid w:val="00A67A94"/>
    <w:rsid w:val="00A71D69"/>
    <w:rsid w:val="00A767DC"/>
    <w:rsid w:val="00A76BB0"/>
    <w:rsid w:val="00A76FD1"/>
    <w:rsid w:val="00A8051D"/>
    <w:rsid w:val="00A82141"/>
    <w:rsid w:val="00A91B82"/>
    <w:rsid w:val="00AC344B"/>
    <w:rsid w:val="00AC3475"/>
    <w:rsid w:val="00AC50AB"/>
    <w:rsid w:val="00AC64D8"/>
    <w:rsid w:val="00AD1832"/>
    <w:rsid w:val="00AD4B25"/>
    <w:rsid w:val="00AD5297"/>
    <w:rsid w:val="00AE09F6"/>
    <w:rsid w:val="00AE3721"/>
    <w:rsid w:val="00AE62DA"/>
    <w:rsid w:val="00AE6327"/>
    <w:rsid w:val="00AF0724"/>
    <w:rsid w:val="00AF6E03"/>
    <w:rsid w:val="00AF7CB0"/>
    <w:rsid w:val="00B0192C"/>
    <w:rsid w:val="00B02483"/>
    <w:rsid w:val="00B03E8F"/>
    <w:rsid w:val="00B20926"/>
    <w:rsid w:val="00B43457"/>
    <w:rsid w:val="00B4385F"/>
    <w:rsid w:val="00B442B7"/>
    <w:rsid w:val="00B532D4"/>
    <w:rsid w:val="00B54CDB"/>
    <w:rsid w:val="00B6196E"/>
    <w:rsid w:val="00B63135"/>
    <w:rsid w:val="00B64CD8"/>
    <w:rsid w:val="00B65B59"/>
    <w:rsid w:val="00B66628"/>
    <w:rsid w:val="00B66A3E"/>
    <w:rsid w:val="00B70594"/>
    <w:rsid w:val="00B7200B"/>
    <w:rsid w:val="00B813D6"/>
    <w:rsid w:val="00BA0FC3"/>
    <w:rsid w:val="00BA6533"/>
    <w:rsid w:val="00BA782E"/>
    <w:rsid w:val="00BB1927"/>
    <w:rsid w:val="00BB54F7"/>
    <w:rsid w:val="00BC2A55"/>
    <w:rsid w:val="00BC764C"/>
    <w:rsid w:val="00BC79FB"/>
    <w:rsid w:val="00BD704E"/>
    <w:rsid w:val="00BE1016"/>
    <w:rsid w:val="00BE1808"/>
    <w:rsid w:val="00BE6DF3"/>
    <w:rsid w:val="00BF4228"/>
    <w:rsid w:val="00BF4B17"/>
    <w:rsid w:val="00C00207"/>
    <w:rsid w:val="00C029FE"/>
    <w:rsid w:val="00C05479"/>
    <w:rsid w:val="00C165DA"/>
    <w:rsid w:val="00C20F54"/>
    <w:rsid w:val="00C21554"/>
    <w:rsid w:val="00C33B37"/>
    <w:rsid w:val="00C37D8A"/>
    <w:rsid w:val="00C4065C"/>
    <w:rsid w:val="00C40D95"/>
    <w:rsid w:val="00C56BF8"/>
    <w:rsid w:val="00C6032C"/>
    <w:rsid w:val="00C6739D"/>
    <w:rsid w:val="00C73962"/>
    <w:rsid w:val="00C77842"/>
    <w:rsid w:val="00C81014"/>
    <w:rsid w:val="00C81190"/>
    <w:rsid w:val="00C8539D"/>
    <w:rsid w:val="00C86FD9"/>
    <w:rsid w:val="00C92ED2"/>
    <w:rsid w:val="00C93BF8"/>
    <w:rsid w:val="00C9561F"/>
    <w:rsid w:val="00C9571C"/>
    <w:rsid w:val="00CA318B"/>
    <w:rsid w:val="00CD25F8"/>
    <w:rsid w:val="00CD48FF"/>
    <w:rsid w:val="00CD6FE4"/>
    <w:rsid w:val="00CF4412"/>
    <w:rsid w:val="00D07AD5"/>
    <w:rsid w:val="00D14068"/>
    <w:rsid w:val="00D275CC"/>
    <w:rsid w:val="00D33C9C"/>
    <w:rsid w:val="00D3451F"/>
    <w:rsid w:val="00D40A11"/>
    <w:rsid w:val="00D43EE3"/>
    <w:rsid w:val="00D47A46"/>
    <w:rsid w:val="00D53CEF"/>
    <w:rsid w:val="00D5471C"/>
    <w:rsid w:val="00D57C9F"/>
    <w:rsid w:val="00D64CC9"/>
    <w:rsid w:val="00D733F3"/>
    <w:rsid w:val="00D767C4"/>
    <w:rsid w:val="00D77CF5"/>
    <w:rsid w:val="00D856FB"/>
    <w:rsid w:val="00D85B1D"/>
    <w:rsid w:val="00D878AE"/>
    <w:rsid w:val="00D87BA7"/>
    <w:rsid w:val="00DA22F1"/>
    <w:rsid w:val="00DA4217"/>
    <w:rsid w:val="00DA4591"/>
    <w:rsid w:val="00DB302B"/>
    <w:rsid w:val="00DC40E5"/>
    <w:rsid w:val="00DD1A3B"/>
    <w:rsid w:val="00DE343D"/>
    <w:rsid w:val="00DE7951"/>
    <w:rsid w:val="00DF2E6B"/>
    <w:rsid w:val="00DF4043"/>
    <w:rsid w:val="00DF4078"/>
    <w:rsid w:val="00E075A8"/>
    <w:rsid w:val="00E0780C"/>
    <w:rsid w:val="00E10AC4"/>
    <w:rsid w:val="00E112A9"/>
    <w:rsid w:val="00E213B4"/>
    <w:rsid w:val="00E23619"/>
    <w:rsid w:val="00E33B68"/>
    <w:rsid w:val="00E5539B"/>
    <w:rsid w:val="00E578C6"/>
    <w:rsid w:val="00E60DB3"/>
    <w:rsid w:val="00E612D6"/>
    <w:rsid w:val="00E639FE"/>
    <w:rsid w:val="00E63D44"/>
    <w:rsid w:val="00E66C13"/>
    <w:rsid w:val="00E73B3C"/>
    <w:rsid w:val="00E87445"/>
    <w:rsid w:val="00E962C5"/>
    <w:rsid w:val="00E97B46"/>
    <w:rsid w:val="00EA0625"/>
    <w:rsid w:val="00EA1541"/>
    <w:rsid w:val="00EA2C4D"/>
    <w:rsid w:val="00EA3488"/>
    <w:rsid w:val="00EB0713"/>
    <w:rsid w:val="00EB2E74"/>
    <w:rsid w:val="00EB5F7D"/>
    <w:rsid w:val="00EB6CF0"/>
    <w:rsid w:val="00EB7C7D"/>
    <w:rsid w:val="00EC07A5"/>
    <w:rsid w:val="00EC589F"/>
    <w:rsid w:val="00ED010D"/>
    <w:rsid w:val="00ED58AA"/>
    <w:rsid w:val="00EE0FE8"/>
    <w:rsid w:val="00EE1412"/>
    <w:rsid w:val="00EF266A"/>
    <w:rsid w:val="00EF525F"/>
    <w:rsid w:val="00EF7301"/>
    <w:rsid w:val="00F0151C"/>
    <w:rsid w:val="00F04AB4"/>
    <w:rsid w:val="00F07054"/>
    <w:rsid w:val="00F12D51"/>
    <w:rsid w:val="00F12F88"/>
    <w:rsid w:val="00F13462"/>
    <w:rsid w:val="00F1354A"/>
    <w:rsid w:val="00F23BEC"/>
    <w:rsid w:val="00F36024"/>
    <w:rsid w:val="00F50FDC"/>
    <w:rsid w:val="00F54E9B"/>
    <w:rsid w:val="00F7033B"/>
    <w:rsid w:val="00F72C0B"/>
    <w:rsid w:val="00F744CF"/>
    <w:rsid w:val="00F86ADD"/>
    <w:rsid w:val="00F86DFE"/>
    <w:rsid w:val="00F9486C"/>
    <w:rsid w:val="00F967E2"/>
    <w:rsid w:val="00F97D64"/>
    <w:rsid w:val="00F97EDD"/>
    <w:rsid w:val="00FA34ED"/>
    <w:rsid w:val="00FA42E2"/>
    <w:rsid w:val="00FA529E"/>
    <w:rsid w:val="00FA66C5"/>
    <w:rsid w:val="00FC1E32"/>
    <w:rsid w:val="00FC1E8B"/>
    <w:rsid w:val="00FC288C"/>
    <w:rsid w:val="00FC4ADD"/>
    <w:rsid w:val="00FC707C"/>
    <w:rsid w:val="00FD085A"/>
    <w:rsid w:val="00FD543C"/>
    <w:rsid w:val="00FD7028"/>
    <w:rsid w:val="00FE05C2"/>
    <w:rsid w:val="00FE2703"/>
    <w:rsid w:val="00FE2C4A"/>
    <w:rsid w:val="00FE5008"/>
    <w:rsid w:val="00FE5079"/>
    <w:rsid w:val="00FF1575"/>
    <w:rsid w:val="00FF30CF"/>
    <w:rsid w:val="00FF4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2503A9B1"/>
  <w15:chartTrackingRefBased/>
  <w15:docId w15:val="{9CD1BB1B-2C82-4826-9EA8-0A5A69790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914272"/>
    <w:rPr>
      <w:b/>
    </w:rPr>
  </w:style>
  <w:style w:type="paragraph" w:customStyle="1" w:styleId="TAC">
    <w:name w:val="TAC"/>
    <w:basedOn w:val="TAL"/>
    <w:link w:val="TACChar"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DA4217"/>
    <w:rPr>
      <w:rFonts w:ascii="Times New Roman" w:hAnsi="Times New Roman"/>
      <w:lang w:val="en-GB" w:eastAsia="en-US"/>
    </w:rPr>
  </w:style>
  <w:style w:type="table" w:styleId="TableGrid">
    <w:name w:val="Table Grid"/>
    <w:aliases w:val="TableGrid"/>
    <w:basedOn w:val="TableNormal"/>
    <w:qFormat/>
    <w:rsid w:val="00D53CEF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locked/>
    <w:rsid w:val="00E66C13"/>
    <w:rPr>
      <w:rFonts w:ascii="Arial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59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3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4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6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Word_Document2.doc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6.docx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Word_Document4.docx"/><Relationship Id="rId25" Type="http://schemas.openxmlformats.org/officeDocument/2006/relationships/package" Target="embeddings/Microsoft_Word_Document8.docx"/><Relationship Id="rId33" Type="http://schemas.openxmlformats.org/officeDocument/2006/relationships/package" Target="embeddings/Microsoft_Word_Document12.doc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package" Target="embeddings/Microsoft_Word_Document10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3.docx"/><Relationship Id="rId23" Type="http://schemas.openxmlformats.org/officeDocument/2006/relationships/package" Target="embeddings/Microsoft_Word_Document7.docx"/><Relationship Id="rId28" Type="http://schemas.openxmlformats.org/officeDocument/2006/relationships/image" Target="media/image11.emf"/><Relationship Id="rId36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package" Target="embeddings/Microsoft_Word_Document5.docx"/><Relationship Id="rId31" Type="http://schemas.openxmlformats.org/officeDocument/2006/relationships/package" Target="embeddings/Microsoft_Word_Document11.docx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.doc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Word_Document9.docx"/><Relationship Id="rId30" Type="http://schemas.openxmlformats.org/officeDocument/2006/relationships/image" Target="media/image12.emf"/><Relationship Id="rId35" Type="http://schemas.openxmlformats.org/officeDocument/2006/relationships/fontTable" Target="fontTable.xml"/><Relationship Id="rId8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12\n28%20NS_17%20and%20NS_18%20A-MPR%20simulation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n28 NS_17 and NS_18 A-MPR simulations</Template>
  <TotalTime>858</TotalTime>
  <Pages>6</Pages>
  <Words>1418</Words>
  <Characters>8089</Characters>
  <Application>Microsoft Office Word</Application>
  <DocSecurity>0</DocSecurity>
  <Lines>67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9489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171</cp:revision>
  <cp:lastPrinted>1899-12-31T22:00:00Z</cp:lastPrinted>
  <dcterms:created xsi:type="dcterms:W3CDTF">2024-08-02T08:24:00Z</dcterms:created>
  <dcterms:modified xsi:type="dcterms:W3CDTF">2024-10-04T11:48:00Z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